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1AA8" w:rsidP="000A5973" w:rsidRDefault="00411AA8" w14:paraId="0F476345" w14:textId="77777777"/>
    <w:tbl>
      <w:tblPr>
        <w:tblStyle w:val="TableGrid"/>
        <w:tblpPr w:vertAnchor="page" w:horzAnchor="page" w:tblpXSpec="center" w:tblpY="8336"/>
        <w:tblOverlap w:val="never"/>
        <w:tblW w:w="96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7683"/>
        <w:gridCol w:w="964"/>
      </w:tblGrid>
      <w:tr w:rsidR="0006053E" w:rsidTr="000F5324" w14:paraId="168E29F0" w14:textId="77777777">
        <w:trPr>
          <w:cantSplit/>
          <w:trHeight w:val="851" w:hRule="exact"/>
        </w:trPr>
        <w:tc>
          <w:tcPr>
            <w:tcW w:w="964" w:type="dxa"/>
            <w:shd w:val="clear" w:color="auto" w:fill="auto"/>
          </w:tcPr>
          <w:p w:rsidR="0006053E" w:rsidP="0006053E" w:rsidRDefault="0006053E" w14:paraId="40B80CDB" w14:textId="77777777"/>
        </w:tc>
        <w:tc>
          <w:tcPr>
            <w:tcW w:w="7683" w:type="dxa"/>
            <w:shd w:val="clear" w:color="auto" w:fill="auto"/>
          </w:tcPr>
          <w:p w:rsidR="0006053E" w:rsidP="0006053E" w:rsidRDefault="0006053E" w14:paraId="6FD20FA3" w14:textId="77777777"/>
        </w:tc>
        <w:tc>
          <w:tcPr>
            <w:tcW w:w="964" w:type="dxa"/>
            <w:shd w:val="clear" w:color="auto" w:fill="auto"/>
          </w:tcPr>
          <w:p w:rsidR="0006053E" w:rsidP="0006053E" w:rsidRDefault="0006053E" w14:paraId="68AED780" w14:textId="77777777"/>
        </w:tc>
      </w:tr>
      <w:tr w:rsidRPr="00A661E2" w:rsidR="0006053E" w:rsidTr="000F5324" w14:paraId="4F0C8811" w14:textId="77777777">
        <w:trPr>
          <w:trHeight w:val="4535" w:hRule="exact"/>
        </w:trPr>
        <w:tc>
          <w:tcPr>
            <w:tcW w:w="964" w:type="dxa"/>
            <w:shd w:val="clear" w:color="auto" w:fill="auto"/>
          </w:tcPr>
          <w:p w:rsidR="0006053E" w:rsidP="0006053E" w:rsidRDefault="0006053E" w14:paraId="66EB86E5" w14:textId="77777777"/>
        </w:tc>
        <w:tc>
          <w:tcPr>
            <w:tcW w:w="7683" w:type="dxa"/>
            <w:shd w:val="clear" w:color="auto" w:fill="auto"/>
          </w:tcPr>
          <w:p w:rsidR="0006053E" w:rsidP="00B916D5" w:rsidRDefault="00FE6B0C" w14:paraId="74A2ED8F" w14:textId="1491C0D6">
            <w:pPr>
              <w:pStyle w:val="Forside-Emnetekst"/>
            </w:pPr>
            <w:r>
              <w:t>Snitfladebeskrivelse</w:t>
            </w:r>
          </w:p>
          <w:p w:rsidRPr="0040087D" w:rsidR="00230974" w:rsidP="00B916D5" w:rsidRDefault="00FE6B0C" w14:paraId="29807625" w14:textId="57FB9A3F">
            <w:pPr>
              <w:pStyle w:val="Forside-Titel"/>
              <w:rPr>
                <w:sz w:val="56"/>
                <w:szCs w:val="56"/>
              </w:rPr>
            </w:pPr>
            <w:r w:rsidRPr="0040087D">
              <w:rPr>
                <w:sz w:val="56"/>
                <w:szCs w:val="56"/>
              </w:rPr>
              <w:t xml:space="preserve">Dataservice </w:t>
            </w:r>
            <w:r w:rsidRPr="0040087D" w:rsidR="00A32380">
              <w:rPr>
                <w:sz w:val="56"/>
                <w:szCs w:val="56"/>
              </w:rPr>
              <w:t>–</w:t>
            </w:r>
            <w:r w:rsidRPr="0040087D">
              <w:rPr>
                <w:sz w:val="56"/>
                <w:szCs w:val="56"/>
              </w:rPr>
              <w:t xml:space="preserve"> </w:t>
            </w:r>
            <w:r w:rsidRPr="0040087D" w:rsidR="000F5324">
              <w:rPr>
                <w:sz w:val="56"/>
                <w:szCs w:val="56"/>
              </w:rPr>
              <w:t>Hent ansættelsesforhold</w:t>
            </w:r>
          </w:p>
          <w:p w:rsidRPr="00336E4F" w:rsidR="00230974" w:rsidP="001750AE" w:rsidRDefault="00230974" w14:paraId="202F9051" w14:textId="77777777">
            <w:pPr>
              <w:pStyle w:val="Forside-Versionsnummer"/>
            </w:pPr>
          </w:p>
          <w:p w:rsidRPr="00336E4F" w:rsidR="00230974" w:rsidP="001750AE" w:rsidRDefault="001750AE" w14:paraId="5BC03955" w14:textId="53942E7E">
            <w:pPr>
              <w:pStyle w:val="Forside-Versionsnummer"/>
            </w:pPr>
            <w:r w:rsidRPr="00336E4F">
              <w:t>Version</w:t>
            </w:r>
            <w:r w:rsidRPr="00336E4F" w:rsidR="00A661E2">
              <w:t xml:space="preserve"> </w:t>
            </w:r>
            <w:r w:rsidR="00564C21">
              <w:t>1</w:t>
            </w:r>
            <w:r w:rsidRPr="00336E4F" w:rsidR="00FE6B0C">
              <w:t>.0</w:t>
            </w:r>
          </w:p>
          <w:p w:rsidRPr="00ED1741" w:rsidR="00B916D5" w:rsidP="00A661E2" w:rsidRDefault="002613BC" w14:paraId="78645DC6" w14:textId="75E3B21A">
            <w:pPr>
              <w:pStyle w:val="Forside-Versionsnummer"/>
            </w:pPr>
            <w:r>
              <w:t>30</w:t>
            </w:r>
            <w:r w:rsidRPr="00ED1741" w:rsidR="00FE6B0C">
              <w:t>.</w:t>
            </w:r>
            <w:r w:rsidR="00564C21">
              <w:t>04</w:t>
            </w:r>
            <w:r w:rsidRPr="00ED1741" w:rsidR="00FE6B0C">
              <w:t>.202</w:t>
            </w:r>
            <w:r w:rsidR="00564C21">
              <w:t>4</w:t>
            </w:r>
          </w:p>
        </w:tc>
        <w:tc>
          <w:tcPr>
            <w:tcW w:w="964" w:type="dxa"/>
            <w:shd w:val="clear" w:color="auto" w:fill="auto"/>
          </w:tcPr>
          <w:p w:rsidRPr="00ED1741" w:rsidR="0006053E" w:rsidP="0006053E" w:rsidRDefault="0006053E" w14:paraId="3D6E6459" w14:textId="77777777"/>
        </w:tc>
      </w:tr>
    </w:tbl>
    <w:p w:rsidRPr="00ED1741" w:rsidR="00A753A4" w:rsidP="00A753A4" w:rsidRDefault="00A753A4" w14:paraId="2ECCD6EF" w14:textId="77777777"/>
    <w:p w:rsidRPr="00ED1741" w:rsidR="00A753A4" w:rsidP="00A753A4" w:rsidRDefault="00A753A4" w14:paraId="035E51BD" w14:textId="77777777"/>
    <w:p w:rsidRPr="00ED1741" w:rsidR="00A753A4" w:rsidP="00A753A4" w:rsidRDefault="00A753A4" w14:paraId="54727B01" w14:textId="77777777"/>
    <w:p w:rsidRPr="00ED1741" w:rsidR="00411AA8" w:rsidP="00A753A4" w:rsidRDefault="00411AA8" w14:paraId="46E5A9CF" w14:textId="77777777">
      <w:pPr>
        <w:sectPr w:rsidRPr="00ED1741" w:rsidR="00411AA8" w:rsidSect="002839B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orient="portrait" w:code="9"/>
          <w:pgMar w:top="1701" w:right="2835" w:bottom="1701" w:left="2155" w:header="567" w:footer="584" w:gutter="0"/>
          <w:pgNumType w:start="1"/>
          <w:cols w:space="708"/>
          <w:docGrid w:linePitch="360"/>
        </w:sectPr>
      </w:pPr>
    </w:p>
    <w:p w:rsidR="00894070" w:rsidP="00894070" w:rsidRDefault="00894070" w14:paraId="73B038DF" w14:textId="77777777">
      <w:pPr>
        <w:pStyle w:val="TOCHeading"/>
      </w:pPr>
      <w:r>
        <w:lastRenderedPageBreak/>
        <w:t>Indhold</w:t>
      </w:r>
    </w:p>
    <w:p w:rsidR="002613BC" w:rsidRDefault="0096357B" w14:paraId="21857612" w14:textId="0D4C6D6C">
      <w:pPr>
        <w:pStyle w:val="TOC1"/>
        <w:rPr>
          <w:rFonts w:asciiTheme="minorHAnsi" w:hAnsiTheme="minorHAnsi" w:eastAsiaTheme="minorEastAsia"/>
          <w:b w:val="0"/>
          <w:noProof/>
          <w:kern w:val="2"/>
          <w:sz w:val="22"/>
          <w:szCs w:val="22"/>
          <w:lang w:eastAsia="da-DK"/>
          <w14:ligatures w14:val="standardContextual"/>
        </w:rPr>
      </w:pPr>
      <w:r>
        <w:rPr>
          <w:color w:val="43B02A"/>
        </w:rPr>
        <w:fldChar w:fldCharType="begin"/>
      </w:r>
      <w:r>
        <w:instrText xml:space="preserve"> TOC \o "1-4" \h \z \u </w:instrText>
      </w:r>
      <w:r>
        <w:rPr>
          <w:color w:val="43B02A"/>
        </w:rPr>
        <w:fldChar w:fldCharType="separate"/>
      </w:r>
      <w:hyperlink w:history="1" w:anchor="_Toc165361632">
        <w:r w:rsidRPr="00E479B3" w:rsidR="002613BC">
          <w:rPr>
            <w:rStyle w:val="Hyperlink"/>
            <w:noProof/>
          </w:rPr>
          <w:t>Snitfladebeskrivelse</w:t>
        </w:r>
        <w:r w:rsidR="002613BC">
          <w:rPr>
            <w:noProof/>
            <w:webHidden/>
          </w:rPr>
          <w:tab/>
        </w:r>
        <w:r w:rsidR="002613BC">
          <w:rPr>
            <w:noProof/>
            <w:webHidden/>
          </w:rPr>
          <w:fldChar w:fldCharType="begin"/>
        </w:r>
        <w:r w:rsidR="002613BC">
          <w:rPr>
            <w:noProof/>
            <w:webHidden/>
          </w:rPr>
          <w:instrText xml:space="preserve"> PAGEREF _Toc165361632 \h </w:instrText>
        </w:r>
        <w:r w:rsidR="002613BC">
          <w:rPr>
            <w:noProof/>
            <w:webHidden/>
          </w:rPr>
        </w:r>
        <w:r w:rsidR="002613BC">
          <w:rPr>
            <w:noProof/>
            <w:webHidden/>
          </w:rPr>
          <w:fldChar w:fldCharType="separate"/>
        </w:r>
        <w:r w:rsidR="002613BC">
          <w:rPr>
            <w:noProof/>
            <w:webHidden/>
          </w:rPr>
          <w:t>2</w:t>
        </w:r>
        <w:r w:rsidR="002613BC">
          <w:rPr>
            <w:noProof/>
            <w:webHidden/>
          </w:rPr>
          <w:fldChar w:fldCharType="end"/>
        </w:r>
      </w:hyperlink>
    </w:p>
    <w:p w:rsidR="002613BC" w:rsidRDefault="002613BC" w14:paraId="180F5ACC" w14:textId="47C1DAB3">
      <w:pPr>
        <w:pStyle w:val="TOC2"/>
        <w:rPr>
          <w:rFonts w:asciiTheme="minorHAnsi" w:hAnsiTheme="minorHAnsi" w:eastAsiaTheme="minorEastAsia"/>
          <w:noProof/>
          <w:kern w:val="2"/>
          <w:sz w:val="22"/>
          <w:szCs w:val="22"/>
          <w:lang w:eastAsia="da-DK"/>
          <w14:ligatures w14:val="standardContextual"/>
        </w:rPr>
      </w:pPr>
      <w:hyperlink w:history="1" w:anchor="_Toc165361633">
        <w:r w:rsidRPr="00E479B3">
          <w:rPr>
            <w:rStyle w:val="Hyperlink"/>
            <w:noProof/>
          </w:rPr>
          <w:t>Forretningsmæssigt overblik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_Toc165361633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613BC" w:rsidRDefault="002613BC" w14:paraId="201AF7D0" w14:textId="140A8FE5">
      <w:pPr>
        <w:pStyle w:val="TOC2"/>
        <w:rPr>
          <w:rFonts w:asciiTheme="minorHAnsi" w:hAnsiTheme="minorHAnsi" w:eastAsiaTheme="minorEastAsia"/>
          <w:noProof/>
          <w:kern w:val="2"/>
          <w:sz w:val="22"/>
          <w:szCs w:val="22"/>
          <w:lang w:eastAsia="da-DK"/>
          <w14:ligatures w14:val="standardContextual"/>
        </w:rPr>
      </w:pPr>
      <w:hyperlink w:history="1" w:anchor="_Toc165361634">
        <w:r w:rsidRPr="00E479B3">
          <w:rPr>
            <w:rStyle w:val="Hyperlink"/>
            <w:noProof/>
          </w:rPr>
          <w:t>Operation: GetEmployeeInfo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_Toc165361634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613BC" w:rsidRDefault="002613BC" w14:paraId="45A1A6C7" w14:textId="7605209C">
      <w:pPr>
        <w:pStyle w:val="TOC3"/>
        <w:rPr>
          <w:rFonts w:asciiTheme="minorHAnsi" w:hAnsiTheme="minorHAnsi" w:eastAsiaTheme="minorEastAsia"/>
          <w:noProof/>
          <w:kern w:val="2"/>
          <w:sz w:val="22"/>
          <w:szCs w:val="22"/>
          <w:lang w:eastAsia="da-DK"/>
          <w14:ligatures w14:val="standardContextual"/>
        </w:rPr>
      </w:pPr>
      <w:hyperlink w:history="1" w:anchor="_Toc165361635">
        <w:r w:rsidRPr="00E479B3">
          <w:rPr>
            <w:rStyle w:val="Hyperlink"/>
            <w:noProof/>
          </w:rPr>
          <w:t>Eksempel på kald til operationen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_Toc165361635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613BC" w:rsidRDefault="002613BC" w14:paraId="6587ED51" w14:textId="35FA6BA8">
      <w:pPr>
        <w:pStyle w:val="TOC2"/>
        <w:rPr>
          <w:rFonts w:asciiTheme="minorHAnsi" w:hAnsiTheme="minorHAnsi" w:eastAsiaTheme="minorEastAsia"/>
          <w:noProof/>
          <w:kern w:val="2"/>
          <w:sz w:val="22"/>
          <w:szCs w:val="22"/>
          <w:lang w:eastAsia="da-DK"/>
          <w14:ligatures w14:val="standardContextual"/>
        </w:rPr>
      </w:pPr>
      <w:hyperlink w:history="1" w:anchor="_Toc165361636">
        <w:r w:rsidRPr="00E479B3">
          <w:rPr>
            <w:rStyle w:val="Hyperlink"/>
            <w:noProof/>
          </w:rPr>
          <w:t>Service Endpoint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_Toc165361636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613BC" w:rsidRDefault="002613BC" w14:paraId="2AA83224" w14:textId="6478EACE">
      <w:pPr>
        <w:pStyle w:val="TOC2"/>
        <w:rPr>
          <w:rFonts w:asciiTheme="minorHAnsi" w:hAnsiTheme="minorHAnsi" w:eastAsiaTheme="minorEastAsia"/>
          <w:noProof/>
          <w:kern w:val="2"/>
          <w:sz w:val="22"/>
          <w:szCs w:val="22"/>
          <w:lang w:eastAsia="da-DK"/>
          <w14:ligatures w14:val="standardContextual"/>
        </w:rPr>
      </w:pPr>
      <w:hyperlink w:history="1" w:anchor="_Toc165361637">
        <w:r w:rsidRPr="00E479B3">
          <w:rPr>
            <w:rStyle w:val="Hyperlink"/>
            <w:noProof/>
          </w:rPr>
          <w:t>Fejlhåndtering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_Toc165361637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613BC" w:rsidRDefault="002613BC" w14:paraId="11985045" w14:textId="302FBCE3">
      <w:pPr>
        <w:pStyle w:val="TOC2"/>
        <w:rPr>
          <w:rFonts w:asciiTheme="minorHAnsi" w:hAnsiTheme="minorHAnsi" w:eastAsiaTheme="minorEastAsia"/>
          <w:noProof/>
          <w:kern w:val="2"/>
          <w:sz w:val="22"/>
          <w:szCs w:val="22"/>
          <w:lang w:eastAsia="da-DK"/>
          <w14:ligatures w14:val="standardContextual"/>
        </w:rPr>
      </w:pPr>
      <w:hyperlink w:history="1" w:anchor="_Toc165361638">
        <w:r w:rsidRPr="00E479B3">
          <w:rPr>
            <w:rStyle w:val="Hyperlink"/>
            <w:noProof/>
          </w:rPr>
          <w:t>Ændringer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_Toc165361638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6357B" w:rsidP="0096357B" w:rsidRDefault="0096357B" w14:paraId="13EFB918" w14:textId="1B4C1B98">
      <w:r>
        <w:fldChar w:fldCharType="end"/>
      </w:r>
    </w:p>
    <w:p w:rsidR="00292B86" w:rsidRDefault="00292B86" w14:paraId="6E9C9174" w14:textId="77777777">
      <w:r>
        <w:br w:type="page"/>
      </w:r>
    </w:p>
    <w:p w:rsidR="005F73D7" w:rsidP="005F73D7" w:rsidRDefault="00DC357C" w14:paraId="0784F0C7" w14:textId="5C6174F9">
      <w:pPr>
        <w:pStyle w:val="Heading1"/>
        <w:rPr>
          <w:noProof/>
        </w:rPr>
      </w:pPr>
      <w:bookmarkStart w:name="_Toc151450666" w:id="2"/>
      <w:bookmarkStart w:name="_Toc165361632" w:id="3"/>
      <w:r>
        <w:rPr>
          <w:noProof/>
        </w:rPr>
        <w:lastRenderedPageBreak/>
        <w:t>Snitfladebeskrivelse</w:t>
      </w:r>
      <w:bookmarkEnd w:id="2"/>
      <w:bookmarkEnd w:id="3"/>
    </w:p>
    <w:p w:rsidR="00DF3DD7" w:rsidP="00F87BD1" w:rsidRDefault="006D43EE" w14:paraId="073EAA14" w14:textId="40250018">
      <w:pPr>
        <w:jc w:val="both"/>
      </w:pPr>
      <w:r w:rsidR="006D43EE">
        <w:rPr/>
        <w:t xml:space="preserve">Dette er snitfladebeskrivelsen for webservicen </w:t>
      </w:r>
      <w:r w:rsidR="00DF3DD7">
        <w:rPr/>
        <w:t>”</w:t>
      </w:r>
      <w:r w:rsidR="00564C21">
        <w:rPr/>
        <w:t>Hent ansættelsesforhold</w:t>
      </w:r>
      <w:r w:rsidR="00DF3DD7">
        <w:rPr/>
        <w:t>”</w:t>
      </w:r>
      <w:r w:rsidR="006D43EE">
        <w:rPr/>
        <w:t>.</w:t>
      </w:r>
      <w:r w:rsidR="00E87F27">
        <w:rPr/>
        <w:t xml:space="preserve"> </w:t>
      </w:r>
    </w:p>
    <w:p w:rsidR="00DF3DD7" w:rsidP="00F87BD1" w:rsidRDefault="00DF3DD7" w14:paraId="28FFF076" w14:textId="77777777">
      <w:pPr>
        <w:jc w:val="both"/>
      </w:pPr>
    </w:p>
    <w:p w:rsidRPr="00D23D1D" w:rsidR="00D23D1D" w:rsidP="00D23D1D" w:rsidRDefault="00D23D1D" w14:paraId="7786A21A" w14:textId="77777777"/>
    <w:p w:rsidR="00DF3DD7" w:rsidP="00DF3DD7" w:rsidRDefault="00DF3DD7" w14:paraId="06555755" w14:textId="6DDFB03D">
      <w:pPr>
        <w:pStyle w:val="Heading2"/>
      </w:pPr>
      <w:bookmarkStart w:name="_Toc151450667" w:id="4"/>
      <w:bookmarkStart w:name="_Toc165361633" w:id="5"/>
      <w:r>
        <w:t>Forretningsmæssig</w:t>
      </w:r>
      <w:r w:rsidR="00823153">
        <w:t>t overblik</w:t>
      </w:r>
      <w:bookmarkEnd w:id="4"/>
      <w:bookmarkEnd w:id="5"/>
    </w:p>
    <w:p w:rsidR="00DF3DD7" w:rsidP="00F87BD1" w:rsidRDefault="00DF3DD7" w14:paraId="1ED59C10" w14:textId="77777777">
      <w:pPr>
        <w:jc w:val="both"/>
      </w:pPr>
    </w:p>
    <w:p w:rsidR="00D3212D" w:rsidP="00D3212D" w:rsidRDefault="00F87BD1" w14:paraId="60B28A0B" w14:textId="3715A4E5">
      <w:pPr>
        <w:jc w:val="both"/>
      </w:pPr>
      <w:r>
        <w:t>Formålet med de</w:t>
      </w:r>
      <w:r w:rsidR="00A1675F">
        <w:t>nne</w:t>
      </w:r>
      <w:r>
        <w:t xml:space="preserve"> </w:t>
      </w:r>
      <w:r w:rsidR="00D3212D">
        <w:t>webservice er at give andre systemer adgang til at omsætte medarbejderes CPR-numre til ansættelsesforhold (medarbejdernumre) oprettet i KMD Opus Personale.</w:t>
      </w:r>
    </w:p>
    <w:p w:rsidR="00EC7592" w:rsidP="00D3212D" w:rsidRDefault="00EC7592" w14:paraId="5E19A946" w14:textId="77777777">
      <w:pPr>
        <w:jc w:val="both"/>
      </w:pPr>
    </w:p>
    <w:p w:rsidR="009E2727" w:rsidP="00D3212D" w:rsidRDefault="00EC7592" w14:paraId="466A70E2" w14:textId="70E3DC98">
      <w:pPr>
        <w:jc w:val="both"/>
      </w:pPr>
      <w:r>
        <w:t>W</w:t>
      </w:r>
      <w:r w:rsidR="00D3212D">
        <w:t>ebservice</w:t>
      </w:r>
      <w:r>
        <w:t>n</w:t>
      </w:r>
      <w:r w:rsidR="00D3212D">
        <w:t xml:space="preserve"> kan komplementere andre KMD Opus Personale webservices, som kræver angivelse af medarbejdernummer.</w:t>
      </w:r>
      <w:r w:rsidR="00F87BD1">
        <w:t xml:space="preserve"> </w:t>
      </w:r>
    </w:p>
    <w:p w:rsidR="00CD1ABA" w:rsidP="00CD1ABA" w:rsidRDefault="00CD1ABA" w14:paraId="028F216E" w14:textId="77777777">
      <w:pPr>
        <w:jc w:val="both"/>
      </w:pPr>
    </w:p>
    <w:p w:rsidR="00823153" w:rsidP="00C563EE" w:rsidRDefault="00823153" w14:paraId="539EFB8B" w14:textId="77777777">
      <w:pPr>
        <w:jc w:val="both"/>
      </w:pPr>
    </w:p>
    <w:p w:rsidR="00E34297" w:rsidP="00E34297" w:rsidRDefault="00E34297" w14:paraId="1AB8312F" w14:textId="77777777"/>
    <w:p w:rsidRPr="00CC6538" w:rsidR="00D17BB0" w:rsidP="00CC6538" w:rsidRDefault="00D23D1D" w14:paraId="7873FC30" w14:textId="4DE80C66">
      <w:pPr>
        <w:pStyle w:val="Heading2"/>
      </w:pPr>
      <w:bookmarkStart w:name="_Toc165361634" w:id="6"/>
      <w:r w:rsidRPr="00CC6538">
        <w:t xml:space="preserve">Operation: </w:t>
      </w:r>
      <w:proofErr w:type="spellStart"/>
      <w:r w:rsidRPr="00F65B42" w:rsidR="00F65B42">
        <w:t>GetEmployeeInfo</w:t>
      </w:r>
      <w:bookmarkEnd w:id="6"/>
      <w:proofErr w:type="spellEnd"/>
    </w:p>
    <w:p w:rsidR="006625BC" w:rsidP="00D17BB0" w:rsidRDefault="006625BC" w14:paraId="509AB734" w14:textId="77777777"/>
    <w:p w:rsidR="00D17BB0" w:rsidP="00D17BB0" w:rsidRDefault="0046050E" w14:paraId="1DAB84CF" w14:textId="676F3089">
      <w:r w:rsidRPr="0046050E">
        <w:t>Denne service returnerer alle ansættelsesforhold for et CPR-nummer for den angivne søgedato.</w:t>
      </w:r>
    </w:p>
    <w:p w:rsidRPr="00C92F1D" w:rsidR="00CC05FC" w:rsidP="00CC05FC" w:rsidRDefault="00CC05FC" w14:paraId="6DD2338A" w14:textId="77777777"/>
    <w:tbl>
      <w:tblPr>
        <w:tblW w:w="9918" w:type="dxa"/>
        <w:tblBorders>
          <w:top w:val="single" w:color="58575B" w:sz="4" w:space="0"/>
          <w:left w:val="single" w:color="58575B" w:sz="4" w:space="0"/>
          <w:bottom w:val="single" w:color="58575B" w:sz="4" w:space="0"/>
          <w:right w:val="single" w:color="58575B" w:sz="4" w:space="0"/>
          <w:insideH w:val="single" w:color="58575B" w:sz="4" w:space="0"/>
          <w:insideV w:val="single" w:color="58575B" w:sz="4" w:space="0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1842"/>
        <w:gridCol w:w="3544"/>
        <w:gridCol w:w="1135"/>
      </w:tblGrid>
      <w:tr w:rsidRPr="0019015E" w:rsidR="00CC05FC" w:rsidTr="00B91742" w14:paraId="4A09C7AB" w14:textId="77777777">
        <w:trPr>
          <w:trHeight w:val="462"/>
        </w:trPr>
        <w:tc>
          <w:tcPr>
            <w:tcW w:w="3397" w:type="dxa"/>
            <w:shd w:val="clear" w:color="auto" w:fill="43AC2A"/>
          </w:tcPr>
          <w:p w:rsidRPr="00A51987" w:rsidR="00CC05FC" w:rsidRDefault="00CC05FC" w14:paraId="3410302B" w14:textId="77777777">
            <w:pPr>
              <w:rPr>
                <w:b/>
              </w:rPr>
            </w:pPr>
            <w:r>
              <w:rPr>
                <w:b/>
              </w:rPr>
              <w:t>Felt</w:t>
            </w:r>
          </w:p>
        </w:tc>
        <w:tc>
          <w:tcPr>
            <w:tcW w:w="1842" w:type="dxa"/>
            <w:shd w:val="clear" w:color="auto" w:fill="43AC2A"/>
          </w:tcPr>
          <w:p w:rsidRPr="00A51987" w:rsidR="00CC05FC" w:rsidP="000A5605" w:rsidRDefault="00CC05FC" w14:paraId="6C149EFC" w14:textId="77777777">
            <w:pPr>
              <w:rPr>
                <w:b/>
              </w:rPr>
            </w:pPr>
            <w:r>
              <w:rPr>
                <w:b/>
              </w:rPr>
              <w:t>Type</w:t>
            </w:r>
          </w:p>
        </w:tc>
        <w:tc>
          <w:tcPr>
            <w:tcW w:w="3544" w:type="dxa"/>
            <w:shd w:val="clear" w:color="auto" w:fill="43AC2A"/>
          </w:tcPr>
          <w:p w:rsidR="00CC05FC" w:rsidRDefault="00CC05FC" w14:paraId="6E2420AE" w14:textId="77777777">
            <w:pPr>
              <w:rPr>
                <w:b/>
              </w:rPr>
            </w:pPr>
            <w:r>
              <w:rPr>
                <w:b/>
              </w:rPr>
              <w:t>Beskrivelse/Eksempel</w:t>
            </w:r>
          </w:p>
        </w:tc>
        <w:tc>
          <w:tcPr>
            <w:tcW w:w="1135" w:type="dxa"/>
            <w:shd w:val="clear" w:color="auto" w:fill="43AC2A"/>
          </w:tcPr>
          <w:p w:rsidR="00CC05FC" w:rsidRDefault="00CC05FC" w14:paraId="7B06AC38" w14:textId="77777777">
            <w:pPr>
              <w:jc w:val="center"/>
              <w:rPr>
                <w:b/>
              </w:rPr>
            </w:pPr>
            <w:r>
              <w:rPr>
                <w:b/>
              </w:rPr>
              <w:t>Krævet</w:t>
            </w:r>
          </w:p>
        </w:tc>
      </w:tr>
      <w:tr w:rsidRPr="002D5B4D" w:rsidR="008144C5" w:rsidTr="000A5605" w14:paraId="5B0FD92F" w14:textId="77777777">
        <w:trPr>
          <w:trHeight w:val="462"/>
        </w:trPr>
        <w:tc>
          <w:tcPr>
            <w:tcW w:w="3397" w:type="dxa"/>
          </w:tcPr>
          <w:p w:rsidRPr="0011135E" w:rsidR="008144C5" w:rsidP="008144C5" w:rsidRDefault="008144C5" w14:paraId="743DD78A" w14:textId="41AFDBAA">
            <w:pPr>
              <w:rPr>
                <w:rFonts w:cs="Arial"/>
                <w:color w:val="000000"/>
                <w:highlight w:val="white"/>
                <w:lang w:val="en-US"/>
              </w:rPr>
            </w:pPr>
            <w:r w:rsidRPr="00D724ED">
              <w:rPr>
                <w:rFonts w:cs="Arial"/>
                <w:color w:val="000000"/>
                <w:highlight w:val="white"/>
                <w:lang w:val="en-US"/>
              </w:rPr>
              <w:t>ClientID</w:t>
            </w:r>
          </w:p>
        </w:tc>
        <w:tc>
          <w:tcPr>
            <w:tcW w:w="1842" w:type="dxa"/>
          </w:tcPr>
          <w:p w:rsidRPr="0011135E" w:rsidR="008144C5" w:rsidP="008144C5" w:rsidRDefault="008144C5" w14:paraId="0382C2F8" w14:textId="74EA5BD6">
            <w:pPr>
              <w:rPr>
                <w:rFonts w:cs="Arial"/>
                <w:color w:val="000000"/>
                <w:highlight w:val="white"/>
                <w:lang w:val="en-US"/>
              </w:rPr>
            </w:pPr>
            <w:proofErr w:type="spellStart"/>
            <w:proofErr w:type="gramStart"/>
            <w:r w:rsidRPr="0011135E">
              <w:rPr>
                <w:rFonts w:cs="Arial"/>
                <w:color w:val="000000"/>
                <w:highlight w:val="white"/>
                <w:lang w:val="en-US"/>
              </w:rPr>
              <w:t>xs:string</w:t>
            </w:r>
            <w:proofErr w:type="spellEnd"/>
            <w:proofErr w:type="gramEnd"/>
          </w:p>
        </w:tc>
        <w:tc>
          <w:tcPr>
            <w:tcW w:w="3544" w:type="dxa"/>
          </w:tcPr>
          <w:p w:rsidR="008144C5" w:rsidP="008144C5" w:rsidRDefault="008144C5" w14:paraId="5DD22630" w14:textId="77777777">
            <w:pPr>
              <w:rPr>
                <w:rFonts w:cs="Arial"/>
                <w:color w:val="000000"/>
                <w:highlight w:val="white"/>
              </w:rPr>
            </w:pPr>
            <w:r w:rsidRPr="00084CD2">
              <w:rPr>
                <w:rFonts w:cs="Arial"/>
                <w:color w:val="000000"/>
                <w:highlight w:val="white"/>
              </w:rPr>
              <w:t xml:space="preserve">SAP-klient </w:t>
            </w:r>
            <w:r>
              <w:rPr>
                <w:rFonts w:cs="Arial"/>
                <w:color w:val="000000"/>
                <w:highlight w:val="white"/>
              </w:rPr>
              <w:t>for hvilken der skal oprettes data.</w:t>
            </w:r>
          </w:p>
          <w:p w:rsidR="008144C5" w:rsidP="008144C5" w:rsidRDefault="008144C5" w14:paraId="620FEC9B" w14:textId="77777777">
            <w:pPr>
              <w:rPr>
                <w:rFonts w:cs="Arial"/>
                <w:color w:val="000000"/>
                <w:highlight w:val="white"/>
              </w:rPr>
            </w:pPr>
            <w:r>
              <w:rPr>
                <w:rFonts w:cs="Arial"/>
                <w:color w:val="000000"/>
                <w:highlight w:val="white"/>
              </w:rPr>
              <w:t>F.eks.: 087</w:t>
            </w:r>
          </w:p>
          <w:p w:rsidRPr="00ED1741" w:rsidR="008144C5" w:rsidP="008144C5" w:rsidRDefault="008144C5" w14:paraId="531E8CD3" w14:textId="77777777">
            <w:pPr>
              <w:rPr>
                <w:rFonts w:cs="Arial"/>
                <w:color w:val="000000"/>
                <w:highlight w:val="white"/>
              </w:rPr>
            </w:pPr>
          </w:p>
        </w:tc>
        <w:tc>
          <w:tcPr>
            <w:tcW w:w="1135" w:type="dxa"/>
          </w:tcPr>
          <w:p w:rsidRPr="002D5B4D" w:rsidR="008144C5" w:rsidP="008144C5" w:rsidRDefault="008144C5" w14:paraId="560D6606" w14:textId="77777777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Pr="002D5B4D" w:rsidR="00906BD9" w:rsidTr="000A5605" w14:paraId="2404DE53" w14:textId="77777777">
        <w:trPr>
          <w:trHeight w:val="462"/>
        </w:trPr>
        <w:tc>
          <w:tcPr>
            <w:tcW w:w="3397" w:type="dxa"/>
            <w:tcBorders>
              <w:top w:val="single" w:color="58575B" w:sz="4" w:space="0"/>
              <w:left w:val="single" w:color="58575B" w:sz="4" w:space="0"/>
              <w:bottom w:val="single" w:color="58575B" w:sz="4" w:space="0"/>
              <w:right w:val="single" w:color="58575B" w:sz="4" w:space="0"/>
            </w:tcBorders>
          </w:tcPr>
          <w:p w:rsidRPr="0011135E" w:rsidR="00906BD9" w:rsidP="00906BD9" w:rsidRDefault="00906BD9" w14:paraId="0A0BB439" w14:textId="39E9B412">
            <w:pPr>
              <w:rPr>
                <w:rFonts w:cs="Arial"/>
                <w:color w:val="000000"/>
                <w:highlight w:val="white"/>
                <w:lang w:val="en-US"/>
              </w:rPr>
            </w:pPr>
            <w:r>
              <w:t xml:space="preserve">SEARCH_DATE </w:t>
            </w:r>
          </w:p>
        </w:tc>
        <w:tc>
          <w:tcPr>
            <w:tcW w:w="1842" w:type="dxa"/>
            <w:tcBorders>
              <w:top w:val="single" w:color="58575B" w:sz="4" w:space="0"/>
              <w:left w:val="single" w:color="58575B" w:sz="4" w:space="0"/>
              <w:bottom w:val="single" w:color="58575B" w:sz="4" w:space="0"/>
              <w:right w:val="single" w:color="58575B" w:sz="4" w:space="0"/>
            </w:tcBorders>
          </w:tcPr>
          <w:p w:rsidRPr="0011135E" w:rsidR="00906BD9" w:rsidP="00906BD9" w:rsidRDefault="00906BD9" w14:paraId="7E0DA181" w14:textId="0B142020">
            <w:pPr>
              <w:rPr>
                <w:rFonts w:cs="Arial"/>
                <w:color w:val="000000"/>
                <w:highlight w:val="white"/>
                <w:lang w:val="en-US"/>
              </w:rPr>
            </w:pPr>
            <w:proofErr w:type="spellStart"/>
            <w:r>
              <w:t>xs:date</w:t>
            </w:r>
            <w:proofErr w:type="spellEnd"/>
            <w:r>
              <w:t xml:space="preserve"> </w:t>
            </w:r>
          </w:p>
        </w:tc>
        <w:tc>
          <w:tcPr>
            <w:tcW w:w="3544" w:type="dxa"/>
            <w:tcBorders>
              <w:top w:val="single" w:color="58575B" w:sz="4" w:space="0"/>
              <w:left w:val="single" w:color="58575B" w:sz="4" w:space="0"/>
              <w:bottom w:val="single" w:color="58575B" w:sz="4" w:space="0"/>
              <w:right w:val="single" w:color="58575B" w:sz="4" w:space="0"/>
            </w:tcBorders>
          </w:tcPr>
          <w:p w:rsidR="00906BD9" w:rsidP="00906BD9" w:rsidRDefault="00906BD9" w14:paraId="1E210FF8" w14:textId="7777777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Søgedato for </w:t>
            </w:r>
            <w:proofErr w:type="spellStart"/>
            <w:r>
              <w:rPr>
                <w:sz w:val="18"/>
                <w:szCs w:val="18"/>
              </w:rPr>
              <w:t>fremfinding</w:t>
            </w:r>
            <w:proofErr w:type="spellEnd"/>
            <w:r>
              <w:rPr>
                <w:sz w:val="18"/>
                <w:szCs w:val="18"/>
              </w:rPr>
              <w:t xml:space="preserve"> af </w:t>
            </w:r>
            <w:proofErr w:type="spellStart"/>
            <w:r>
              <w:rPr>
                <w:sz w:val="18"/>
                <w:szCs w:val="18"/>
              </w:rPr>
              <w:t>ansættelses-forhold</w:t>
            </w:r>
            <w:proofErr w:type="spellEnd"/>
            <w:r>
              <w:rPr>
                <w:sz w:val="18"/>
                <w:szCs w:val="18"/>
              </w:rPr>
              <w:t xml:space="preserve"> (YYYY-MM-DD). </w:t>
            </w:r>
          </w:p>
          <w:p w:rsidR="00906BD9" w:rsidP="00906BD9" w:rsidRDefault="00906BD9" w14:paraId="6008FEAE" w14:textId="77777777">
            <w:r>
              <w:t xml:space="preserve">F.eks.: 2023-07-19 </w:t>
            </w:r>
          </w:p>
          <w:p w:rsidRPr="00E37ADF" w:rsidR="00906BD9" w:rsidP="00906BD9" w:rsidRDefault="00906BD9" w14:paraId="36372CA4" w14:textId="756E543D">
            <w:pPr>
              <w:rPr>
                <w:rFonts w:cs="Arial"/>
                <w:color w:val="000000"/>
                <w:highlight w:val="white"/>
              </w:rPr>
            </w:pPr>
          </w:p>
        </w:tc>
        <w:tc>
          <w:tcPr>
            <w:tcW w:w="1135" w:type="dxa"/>
            <w:tcBorders>
              <w:top w:val="single" w:color="58575B" w:sz="4" w:space="0"/>
              <w:left w:val="single" w:color="58575B" w:sz="4" w:space="0"/>
              <w:bottom w:val="single" w:color="58575B" w:sz="4" w:space="0"/>
              <w:right w:val="single" w:color="58575B" w:sz="4" w:space="0"/>
            </w:tcBorders>
          </w:tcPr>
          <w:p w:rsidRPr="002D5B4D" w:rsidR="00906BD9" w:rsidP="00906BD9" w:rsidRDefault="00906BD9" w14:paraId="7DB85795" w14:textId="77777777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Pr="002D5B4D" w:rsidR="00906BD9" w:rsidTr="000A5605" w14:paraId="0CCCB4D6" w14:textId="77777777">
        <w:trPr>
          <w:trHeight w:val="462"/>
        </w:trPr>
        <w:tc>
          <w:tcPr>
            <w:tcW w:w="3397" w:type="dxa"/>
          </w:tcPr>
          <w:p w:rsidRPr="0011135E" w:rsidR="00906BD9" w:rsidP="00906BD9" w:rsidRDefault="00906BD9" w14:paraId="69D1DEE8" w14:textId="4F159297">
            <w:pPr>
              <w:rPr>
                <w:rFonts w:cs="Arial"/>
                <w:color w:val="000000"/>
                <w:highlight w:val="white"/>
                <w:lang w:val="en-US"/>
              </w:rPr>
            </w:pPr>
            <w:r>
              <w:t xml:space="preserve">CPR_NUMBER </w:t>
            </w:r>
          </w:p>
        </w:tc>
        <w:tc>
          <w:tcPr>
            <w:tcW w:w="1842" w:type="dxa"/>
          </w:tcPr>
          <w:p w:rsidRPr="0011135E" w:rsidR="00906BD9" w:rsidP="00906BD9" w:rsidRDefault="00906BD9" w14:paraId="3361526F" w14:textId="2D031C4C">
            <w:pPr>
              <w:rPr>
                <w:rFonts w:cs="Arial"/>
                <w:color w:val="000000"/>
                <w:highlight w:val="white"/>
                <w:lang w:val="en-US"/>
              </w:rPr>
            </w:pPr>
            <w:proofErr w:type="spellStart"/>
            <w:r>
              <w:t>xs:string</w:t>
            </w:r>
            <w:proofErr w:type="spellEnd"/>
            <w:r>
              <w:t xml:space="preserve"> </w:t>
            </w:r>
          </w:p>
        </w:tc>
        <w:tc>
          <w:tcPr>
            <w:tcW w:w="3544" w:type="dxa"/>
          </w:tcPr>
          <w:p w:rsidR="00906BD9" w:rsidP="00906BD9" w:rsidRDefault="00906BD9" w14:paraId="6B614D0C" w14:textId="239F9DE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CPR-nr. for hvilket der skal </w:t>
            </w:r>
            <w:proofErr w:type="spellStart"/>
            <w:r>
              <w:rPr>
                <w:sz w:val="18"/>
                <w:szCs w:val="18"/>
              </w:rPr>
              <w:t>fremfin-des</w:t>
            </w:r>
            <w:proofErr w:type="spellEnd"/>
            <w:r>
              <w:rPr>
                <w:sz w:val="18"/>
                <w:szCs w:val="18"/>
              </w:rPr>
              <w:t xml:space="preserve"> ansættelsesforhold. </w:t>
            </w:r>
          </w:p>
          <w:p w:rsidR="00906BD9" w:rsidP="00906BD9" w:rsidRDefault="00906BD9" w14:paraId="1D013360" w14:textId="77777777">
            <w:r>
              <w:t xml:space="preserve">F.eks.: 1907889991 </w:t>
            </w:r>
          </w:p>
          <w:p w:rsidRPr="0011135E" w:rsidR="00906BD9" w:rsidP="00906BD9" w:rsidRDefault="00906BD9" w14:paraId="63C89EEF" w14:textId="0ED5C378">
            <w:pPr>
              <w:rPr>
                <w:rFonts w:cs="Arial"/>
                <w:color w:val="000000"/>
                <w:highlight w:val="white"/>
                <w:lang w:val="en-US"/>
              </w:rPr>
            </w:pPr>
          </w:p>
        </w:tc>
        <w:tc>
          <w:tcPr>
            <w:tcW w:w="1135" w:type="dxa"/>
          </w:tcPr>
          <w:p w:rsidRPr="002D5B4D" w:rsidR="00906BD9" w:rsidP="00906BD9" w:rsidRDefault="00906BD9" w14:paraId="2286147D" w14:textId="77777777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</w:tbl>
    <w:p w:rsidR="00CC05FC" w:rsidP="00CC05FC" w:rsidRDefault="00CC05FC" w14:paraId="33CBAEAE" w14:textId="77777777">
      <w:pPr>
        <w:pStyle w:val="BodyText"/>
        <w:rPr>
          <w:rFonts w:ascii="Courier New" w:hAnsi="Courier New" w:cs="Courier New"/>
        </w:rPr>
      </w:pPr>
    </w:p>
    <w:p w:rsidR="00F84474" w:rsidP="00F84474" w:rsidRDefault="00F84474" w14:paraId="51EA0682" w14:textId="1F0D3979">
      <w:pPr>
        <w:pStyle w:val="Heading3"/>
      </w:pPr>
      <w:bookmarkStart w:name="_Toc165361635" w:id="7"/>
      <w:r w:rsidRPr="00F84474">
        <w:t>Eksempel på kald</w:t>
      </w:r>
      <w:r>
        <w:t xml:space="preserve"> til operationen</w:t>
      </w:r>
      <w:bookmarkEnd w:id="7"/>
    </w:p>
    <w:p w:rsidRPr="00F84474" w:rsidR="00F84474" w:rsidP="00F84474" w:rsidRDefault="00F84474" w14:paraId="47188F17" w14:textId="77777777"/>
    <w:p w:rsidRPr="0045419B" w:rsidR="00F84474" w:rsidP="00F84474" w:rsidRDefault="00F84474" w14:paraId="1A087C1A" w14:textId="77777777">
      <w:pPr>
        <w:pStyle w:val="BodyText"/>
        <w:rPr>
          <w:rFonts w:ascii="Courier New" w:hAnsi="Courier New" w:cs="Courier New"/>
          <w:lang w:val="en-US"/>
        </w:rPr>
      </w:pPr>
      <w:r w:rsidRPr="0045419B"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 w:rsidRPr="0045419B">
        <w:rPr>
          <w:rFonts w:ascii="Courier New" w:hAnsi="Courier New" w:cs="Courier New"/>
          <w:lang w:val="en-US"/>
        </w:rPr>
        <w:t>soapenv:Envelope</w:t>
      </w:r>
      <w:proofErr w:type="spellEnd"/>
      <w:proofErr w:type="gramEnd"/>
      <w:r w:rsidRPr="0045419B">
        <w:rPr>
          <w:rFonts w:ascii="Courier New" w:hAnsi="Courier New" w:cs="Courier New"/>
          <w:lang w:val="en-US"/>
        </w:rPr>
        <w:t xml:space="preserve"> </w:t>
      </w:r>
      <w:proofErr w:type="spellStart"/>
      <w:r w:rsidRPr="0045419B">
        <w:rPr>
          <w:rFonts w:ascii="Courier New" w:hAnsi="Courier New" w:cs="Courier New"/>
          <w:lang w:val="en-US"/>
        </w:rPr>
        <w:t>xmlns:soapenv</w:t>
      </w:r>
      <w:proofErr w:type="spellEnd"/>
      <w:r w:rsidRPr="0045419B">
        <w:rPr>
          <w:rFonts w:ascii="Courier New" w:hAnsi="Courier New" w:cs="Courier New"/>
          <w:lang w:val="en-US"/>
        </w:rPr>
        <w:t xml:space="preserve">="http://schemas.xmlsoap.org/soap/envelope/" </w:t>
      </w:r>
      <w:proofErr w:type="spellStart"/>
      <w:r w:rsidRPr="0045419B">
        <w:rPr>
          <w:rFonts w:ascii="Courier New" w:hAnsi="Courier New" w:cs="Courier New"/>
          <w:lang w:val="en-US"/>
        </w:rPr>
        <w:t>xmlns:ext</w:t>
      </w:r>
      <w:proofErr w:type="spellEnd"/>
      <w:r w:rsidRPr="0045419B">
        <w:rPr>
          <w:rFonts w:ascii="Courier New" w:hAnsi="Courier New" w:cs="Courier New"/>
          <w:lang w:val="en-US"/>
        </w:rPr>
        <w:t>="http://kmd.dk/</w:t>
      </w:r>
      <w:proofErr w:type="spellStart"/>
      <w:r w:rsidRPr="0045419B">
        <w:rPr>
          <w:rFonts w:ascii="Courier New" w:hAnsi="Courier New" w:cs="Courier New"/>
          <w:lang w:val="en-US"/>
        </w:rPr>
        <w:t>lpe</w:t>
      </w:r>
      <w:proofErr w:type="spellEnd"/>
      <w:r w:rsidRPr="0045419B">
        <w:rPr>
          <w:rFonts w:ascii="Courier New" w:hAnsi="Courier New" w:cs="Courier New"/>
          <w:lang w:val="en-US"/>
        </w:rPr>
        <w:t>/external"&gt;</w:t>
      </w:r>
    </w:p>
    <w:p w:rsidRPr="00F84474" w:rsidR="00F84474" w:rsidP="00F84474" w:rsidRDefault="00F84474" w14:paraId="528DA0E0" w14:textId="77777777">
      <w:pPr>
        <w:pStyle w:val="BodyText"/>
        <w:rPr>
          <w:rFonts w:ascii="Courier New" w:hAnsi="Courier New" w:cs="Courier New"/>
          <w:lang w:val="en-US"/>
        </w:rPr>
      </w:pPr>
      <w:r w:rsidRPr="00F84474"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 w:rsidRPr="00F84474">
        <w:rPr>
          <w:rFonts w:ascii="Courier New" w:hAnsi="Courier New" w:cs="Courier New"/>
          <w:lang w:val="en-US"/>
        </w:rPr>
        <w:t>soapenv:Header</w:t>
      </w:r>
      <w:proofErr w:type="spellEnd"/>
      <w:proofErr w:type="gramEnd"/>
      <w:r w:rsidRPr="00F84474">
        <w:rPr>
          <w:rFonts w:ascii="Courier New" w:hAnsi="Courier New" w:cs="Courier New"/>
          <w:lang w:val="en-US"/>
        </w:rPr>
        <w:t>/&gt;</w:t>
      </w:r>
    </w:p>
    <w:p w:rsidRPr="00F84474" w:rsidR="00F84474" w:rsidP="00F84474" w:rsidRDefault="00F84474" w14:paraId="1E618A64" w14:textId="77777777">
      <w:pPr>
        <w:pStyle w:val="BodyText"/>
        <w:rPr>
          <w:rFonts w:ascii="Courier New" w:hAnsi="Courier New" w:cs="Courier New"/>
          <w:lang w:val="en-US"/>
        </w:rPr>
      </w:pPr>
      <w:r w:rsidRPr="00F84474"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 w:rsidRPr="00F84474">
        <w:rPr>
          <w:rFonts w:ascii="Courier New" w:hAnsi="Courier New" w:cs="Courier New"/>
          <w:lang w:val="en-US"/>
        </w:rPr>
        <w:t>soapenv:Body</w:t>
      </w:r>
      <w:proofErr w:type="spellEnd"/>
      <w:proofErr w:type="gramEnd"/>
      <w:r w:rsidRPr="00F84474">
        <w:rPr>
          <w:rFonts w:ascii="Courier New" w:hAnsi="Courier New" w:cs="Courier New"/>
          <w:lang w:val="en-US"/>
        </w:rPr>
        <w:t>&gt;</w:t>
      </w:r>
    </w:p>
    <w:p w:rsidRPr="00F84474" w:rsidR="00F84474" w:rsidP="00F84474" w:rsidRDefault="00F84474" w14:paraId="1F06F014" w14:textId="77777777">
      <w:pPr>
        <w:pStyle w:val="BodyText"/>
        <w:rPr>
          <w:rFonts w:ascii="Courier New" w:hAnsi="Courier New" w:cs="Courier New"/>
          <w:lang w:val="en-US"/>
        </w:rPr>
      </w:pPr>
      <w:r w:rsidRPr="00F84474"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 w:rsidRPr="00F84474">
        <w:rPr>
          <w:rFonts w:ascii="Courier New" w:hAnsi="Courier New" w:cs="Courier New"/>
          <w:lang w:val="en-US"/>
        </w:rPr>
        <w:t>ext:Get</w:t>
      </w:r>
      <w:proofErr w:type="gramEnd"/>
      <w:r w:rsidRPr="00F84474">
        <w:rPr>
          <w:rFonts w:ascii="Courier New" w:hAnsi="Courier New" w:cs="Courier New"/>
          <w:lang w:val="en-US"/>
        </w:rPr>
        <w:t>_Employee_Info_Request_MT</w:t>
      </w:r>
      <w:proofErr w:type="spellEnd"/>
      <w:r w:rsidRPr="00F84474">
        <w:rPr>
          <w:rFonts w:ascii="Courier New" w:hAnsi="Courier New" w:cs="Courier New"/>
          <w:lang w:val="en-US"/>
        </w:rPr>
        <w:t>&gt;</w:t>
      </w:r>
    </w:p>
    <w:p w:rsidRPr="00F84474" w:rsidR="00F84474" w:rsidP="00F84474" w:rsidRDefault="00F84474" w14:paraId="50E57971" w14:textId="77777777">
      <w:pPr>
        <w:pStyle w:val="BodyText"/>
        <w:rPr>
          <w:rFonts w:ascii="Courier New" w:hAnsi="Courier New" w:cs="Courier New"/>
          <w:lang w:val="en-US"/>
        </w:rPr>
      </w:pPr>
      <w:r w:rsidRPr="00F84474">
        <w:rPr>
          <w:rFonts w:ascii="Courier New" w:hAnsi="Courier New" w:cs="Courier New"/>
          <w:lang w:val="en-US"/>
        </w:rPr>
        <w:t>&lt;CPR_NUMBER&gt;1907889991&lt;/CPR_NUMBER&gt;</w:t>
      </w:r>
    </w:p>
    <w:p w:rsidRPr="00F84474" w:rsidR="00F84474" w:rsidP="00F84474" w:rsidRDefault="00F84474" w14:paraId="0E70D68B" w14:textId="77777777">
      <w:pPr>
        <w:pStyle w:val="BodyText"/>
        <w:rPr>
          <w:rFonts w:ascii="Courier New" w:hAnsi="Courier New" w:cs="Courier New"/>
          <w:lang w:val="en-US"/>
        </w:rPr>
      </w:pPr>
      <w:r w:rsidRPr="00F84474">
        <w:rPr>
          <w:rFonts w:ascii="Courier New" w:hAnsi="Courier New" w:cs="Courier New"/>
          <w:lang w:val="en-US"/>
        </w:rPr>
        <w:t>&lt;SEARCH_DATE&gt;2023-09-17&lt;/SEARCH_DATE&gt;</w:t>
      </w:r>
    </w:p>
    <w:p w:rsidRPr="00F84474" w:rsidR="00F84474" w:rsidP="00F84474" w:rsidRDefault="00F84474" w14:paraId="19E35AF4" w14:textId="77777777">
      <w:pPr>
        <w:pStyle w:val="BodyText"/>
        <w:rPr>
          <w:rFonts w:ascii="Courier New" w:hAnsi="Courier New" w:cs="Courier New"/>
          <w:lang w:val="en-US"/>
        </w:rPr>
      </w:pPr>
      <w:r w:rsidRPr="00F84474">
        <w:rPr>
          <w:rFonts w:ascii="Courier New" w:hAnsi="Courier New" w:cs="Courier New"/>
          <w:lang w:val="en-US"/>
        </w:rPr>
        <w:t>&lt;CLIENTID&gt;087&lt;/CLIENTID&gt;</w:t>
      </w:r>
    </w:p>
    <w:p w:rsidRPr="00F84474" w:rsidR="00F84474" w:rsidP="00F84474" w:rsidRDefault="00F84474" w14:paraId="42250EEB" w14:textId="77777777">
      <w:pPr>
        <w:pStyle w:val="BodyText"/>
        <w:rPr>
          <w:rFonts w:ascii="Courier New" w:hAnsi="Courier New" w:cs="Courier New"/>
          <w:lang w:val="en-US"/>
        </w:rPr>
      </w:pPr>
      <w:r w:rsidRPr="00F84474">
        <w:rPr>
          <w:rFonts w:ascii="Courier New" w:hAnsi="Courier New" w:cs="Courier New"/>
          <w:lang w:val="en-US"/>
        </w:rPr>
        <w:t>&lt;/</w:t>
      </w:r>
      <w:proofErr w:type="spellStart"/>
      <w:proofErr w:type="gramStart"/>
      <w:r w:rsidRPr="00F84474">
        <w:rPr>
          <w:rFonts w:ascii="Courier New" w:hAnsi="Courier New" w:cs="Courier New"/>
          <w:lang w:val="en-US"/>
        </w:rPr>
        <w:t>ext:Get</w:t>
      </w:r>
      <w:proofErr w:type="gramEnd"/>
      <w:r w:rsidRPr="00F84474">
        <w:rPr>
          <w:rFonts w:ascii="Courier New" w:hAnsi="Courier New" w:cs="Courier New"/>
          <w:lang w:val="en-US"/>
        </w:rPr>
        <w:t>_Employee_Info_Request_MT</w:t>
      </w:r>
      <w:proofErr w:type="spellEnd"/>
      <w:r w:rsidRPr="00F84474">
        <w:rPr>
          <w:rFonts w:ascii="Courier New" w:hAnsi="Courier New" w:cs="Courier New"/>
          <w:lang w:val="en-US"/>
        </w:rPr>
        <w:t>&gt;</w:t>
      </w:r>
    </w:p>
    <w:p w:rsidRPr="00F84474" w:rsidR="00F84474" w:rsidP="00F84474" w:rsidRDefault="00F84474" w14:paraId="22BA23C4" w14:textId="77777777">
      <w:pPr>
        <w:pStyle w:val="BodyText"/>
        <w:rPr>
          <w:rFonts w:ascii="Courier New" w:hAnsi="Courier New" w:cs="Courier New"/>
        </w:rPr>
      </w:pPr>
      <w:r w:rsidRPr="00F84474">
        <w:rPr>
          <w:rFonts w:ascii="Courier New" w:hAnsi="Courier New" w:cs="Courier New"/>
        </w:rPr>
        <w:t>&lt;/</w:t>
      </w:r>
      <w:proofErr w:type="spellStart"/>
      <w:r w:rsidRPr="00F84474">
        <w:rPr>
          <w:rFonts w:ascii="Courier New" w:hAnsi="Courier New" w:cs="Courier New"/>
        </w:rPr>
        <w:t>soapenv:Body</w:t>
      </w:r>
      <w:proofErr w:type="spellEnd"/>
      <w:r w:rsidRPr="00F84474">
        <w:rPr>
          <w:rFonts w:ascii="Courier New" w:hAnsi="Courier New" w:cs="Courier New"/>
        </w:rPr>
        <w:t>&gt;</w:t>
      </w:r>
    </w:p>
    <w:p w:rsidR="00F84474" w:rsidP="00F84474" w:rsidRDefault="00F84474" w14:paraId="14EE1417" w14:textId="59FADA3D">
      <w:pPr>
        <w:pStyle w:val="BodyText"/>
        <w:rPr>
          <w:rFonts w:ascii="Courier New" w:hAnsi="Courier New" w:cs="Courier New"/>
        </w:rPr>
      </w:pPr>
      <w:r w:rsidRPr="00F84474">
        <w:rPr>
          <w:rFonts w:ascii="Courier New" w:hAnsi="Courier New" w:cs="Courier New"/>
        </w:rPr>
        <w:t>&lt;/</w:t>
      </w:r>
      <w:proofErr w:type="spellStart"/>
      <w:r w:rsidRPr="00F84474">
        <w:rPr>
          <w:rFonts w:ascii="Courier New" w:hAnsi="Courier New" w:cs="Courier New"/>
        </w:rPr>
        <w:t>soapenv:Envelope</w:t>
      </w:r>
      <w:proofErr w:type="spellEnd"/>
      <w:r w:rsidRPr="00F84474">
        <w:rPr>
          <w:rFonts w:ascii="Courier New" w:hAnsi="Courier New" w:cs="Courier New"/>
        </w:rPr>
        <w:t>&gt;</w:t>
      </w:r>
    </w:p>
    <w:p w:rsidR="008D1AE0" w:rsidP="00B91742" w:rsidRDefault="008D1AE0" w14:paraId="49F21FBF" w14:textId="77777777">
      <w:pPr>
        <w:pStyle w:val="Heading2"/>
      </w:pPr>
      <w:bookmarkStart w:name="_Toc141192903" w:id="8"/>
      <w:bookmarkStart w:name="_Toc141199821" w:id="9"/>
      <w:bookmarkStart w:name="_Toc141200050" w:id="10"/>
      <w:bookmarkStart w:name="_Toc141192904" w:id="11"/>
      <w:bookmarkStart w:name="_Toc141199822" w:id="12"/>
      <w:bookmarkStart w:name="_Toc141200051" w:id="13"/>
      <w:bookmarkStart w:name="_Toc141192905" w:id="14"/>
      <w:bookmarkStart w:name="_Toc141199823" w:id="15"/>
      <w:bookmarkStart w:name="_Toc141200052" w:id="16"/>
      <w:bookmarkStart w:name="_Toc141192906" w:id="17"/>
      <w:bookmarkStart w:name="_Toc141199824" w:id="18"/>
      <w:bookmarkStart w:name="_Toc141200053" w:id="19"/>
      <w:bookmarkStart w:name="_Toc141192907" w:id="20"/>
      <w:bookmarkStart w:name="_Toc141199825" w:id="21"/>
      <w:bookmarkStart w:name="_Toc141200054" w:id="22"/>
      <w:bookmarkStart w:name="_Toc141200055" w:id="2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A87BEF" w:rsidP="00A87BEF" w:rsidRDefault="00A87BEF" w14:paraId="497D9719" w14:textId="77777777">
      <w:pPr>
        <w:spacing w:line="240" w:lineRule="auto"/>
        <w:rPr>
          <w:noProof/>
        </w:rPr>
      </w:pPr>
      <w:r w:rsidRPr="00A67DDA">
        <w:rPr>
          <w:noProof/>
        </w:rPr>
        <w:t>Operationen returnerer en eller flere forekomster med følgende informationer:</w:t>
      </w:r>
    </w:p>
    <w:p w:rsidRPr="00A67DDA" w:rsidR="00A87BEF" w:rsidP="00A87BEF" w:rsidRDefault="00A87BEF" w14:paraId="410616E2" w14:textId="77777777">
      <w:pPr>
        <w:spacing w:line="240" w:lineRule="auto"/>
        <w:rPr>
          <w:noProof/>
        </w:rPr>
      </w:pPr>
    </w:p>
    <w:tbl>
      <w:tblPr>
        <w:tblStyle w:val="TableGridLight"/>
        <w:tblW w:w="8931" w:type="dxa"/>
        <w:tblLayout w:type="fixed"/>
        <w:tblLook w:val="01E0" w:firstRow="1" w:lastRow="1" w:firstColumn="1" w:lastColumn="1" w:noHBand="0" w:noVBand="0"/>
      </w:tblPr>
      <w:tblGrid>
        <w:gridCol w:w="2694"/>
        <w:gridCol w:w="1696"/>
        <w:gridCol w:w="4541"/>
      </w:tblGrid>
      <w:tr w:rsidRPr="00A67DDA" w:rsidR="00A87BEF" w:rsidTr="003C2F82" w14:paraId="4CB895E2" w14:textId="77777777">
        <w:trPr>
          <w:trHeight w:val="446"/>
        </w:trPr>
        <w:tc>
          <w:tcPr>
            <w:tcW w:w="2694" w:type="dxa"/>
            <w:shd w:val="clear" w:color="auto" w:fill="43AC2A"/>
          </w:tcPr>
          <w:p w:rsidRPr="00A67DDA" w:rsidR="00A87BEF" w:rsidP="003C2F82" w:rsidRDefault="00A87BEF" w14:paraId="721A823B" w14:textId="77777777">
            <w:pPr>
              <w:rPr>
                <w:b/>
                <w:noProof/>
              </w:rPr>
            </w:pPr>
            <w:r w:rsidRPr="00A67DDA">
              <w:rPr>
                <w:b/>
                <w:noProof/>
              </w:rPr>
              <w:t>Felt</w:t>
            </w:r>
          </w:p>
        </w:tc>
        <w:tc>
          <w:tcPr>
            <w:tcW w:w="1696" w:type="dxa"/>
            <w:shd w:val="clear" w:color="auto" w:fill="43AC2A"/>
          </w:tcPr>
          <w:p w:rsidRPr="00A67DDA" w:rsidR="00A87BEF" w:rsidP="003C2F82" w:rsidRDefault="00A87BEF" w14:paraId="7E02FDB4" w14:textId="77777777">
            <w:pPr>
              <w:rPr>
                <w:b/>
                <w:noProof/>
              </w:rPr>
            </w:pPr>
            <w:r w:rsidRPr="00A67DDA">
              <w:rPr>
                <w:b/>
                <w:noProof/>
              </w:rPr>
              <w:t>Type</w:t>
            </w:r>
          </w:p>
        </w:tc>
        <w:tc>
          <w:tcPr>
            <w:tcW w:w="4541" w:type="dxa"/>
            <w:shd w:val="clear" w:color="auto" w:fill="43AC2A"/>
          </w:tcPr>
          <w:p w:rsidRPr="00A67DDA" w:rsidR="00A87BEF" w:rsidP="003C2F82" w:rsidRDefault="00A87BEF" w14:paraId="53CBCE5D" w14:textId="77777777">
            <w:pPr>
              <w:rPr>
                <w:b/>
                <w:noProof/>
              </w:rPr>
            </w:pPr>
            <w:r>
              <w:rPr>
                <w:b/>
                <w:noProof/>
              </w:rPr>
              <w:t>Beskrivelse/e</w:t>
            </w:r>
            <w:r w:rsidRPr="00A67DDA">
              <w:rPr>
                <w:b/>
                <w:noProof/>
              </w:rPr>
              <w:t>ksempel</w:t>
            </w:r>
          </w:p>
        </w:tc>
      </w:tr>
      <w:tr w:rsidRPr="00A67DDA" w:rsidR="004A5345" w:rsidTr="003C2F82" w14:paraId="65DC306C" w14:textId="77777777">
        <w:tc>
          <w:tcPr>
            <w:tcW w:w="2694" w:type="dxa"/>
          </w:tcPr>
          <w:p w:rsidRPr="007736EA" w:rsidR="004A5345" w:rsidP="004A5345" w:rsidRDefault="004A5345" w14:paraId="605ADF9C" w14:textId="5C3A9915">
            <w:pPr>
              <w:rPr>
                <w:noProof/>
                <w:sz w:val="16"/>
                <w:szCs w:val="16"/>
              </w:rPr>
            </w:pPr>
            <w:r>
              <w:t xml:space="preserve">PERNR </w:t>
            </w:r>
          </w:p>
        </w:tc>
        <w:tc>
          <w:tcPr>
            <w:tcW w:w="1696" w:type="dxa"/>
          </w:tcPr>
          <w:p w:rsidRPr="007736EA" w:rsidR="004A5345" w:rsidP="004A5345" w:rsidRDefault="004A5345" w14:paraId="19413BB7" w14:textId="25BC5A60">
            <w:pPr>
              <w:rPr>
                <w:noProof/>
                <w:sz w:val="16"/>
                <w:szCs w:val="16"/>
              </w:rPr>
            </w:pPr>
            <w:proofErr w:type="spellStart"/>
            <w:r>
              <w:t>xs:string</w:t>
            </w:r>
            <w:proofErr w:type="spellEnd"/>
            <w:r>
              <w:t xml:space="preserve"> </w:t>
            </w:r>
          </w:p>
        </w:tc>
        <w:tc>
          <w:tcPr>
            <w:tcW w:w="4541" w:type="dxa"/>
          </w:tcPr>
          <w:p w:rsidR="004A5345" w:rsidP="004A5345" w:rsidRDefault="004A5345" w14:paraId="45E3EDBD" w14:textId="7777777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Medarbejdernummer på 8 cifre. </w:t>
            </w:r>
          </w:p>
          <w:p w:rsidR="004A5345" w:rsidP="004A5345" w:rsidRDefault="004A5345" w14:paraId="2ED5EE7E" w14:textId="77777777">
            <w:r>
              <w:t xml:space="preserve">F.eks.: 00036255 </w:t>
            </w:r>
          </w:p>
          <w:p w:rsidRPr="007736EA" w:rsidR="004A5345" w:rsidP="004A5345" w:rsidRDefault="004A5345" w14:paraId="5EAB1F4A" w14:textId="542455D5">
            <w:pPr>
              <w:rPr>
                <w:noProof/>
                <w:sz w:val="16"/>
                <w:szCs w:val="16"/>
              </w:rPr>
            </w:pPr>
          </w:p>
        </w:tc>
      </w:tr>
      <w:tr w:rsidRPr="00A67DDA" w:rsidR="004A5345" w:rsidTr="003C2F82" w14:paraId="2BE65E84" w14:textId="77777777">
        <w:tc>
          <w:tcPr>
            <w:tcW w:w="2694" w:type="dxa"/>
          </w:tcPr>
          <w:p w:rsidRPr="007736EA" w:rsidR="004A5345" w:rsidP="004A5345" w:rsidRDefault="004A5345" w14:paraId="4B3A9792" w14:textId="7014CA89">
            <w:pPr>
              <w:rPr>
                <w:noProof/>
                <w:sz w:val="16"/>
                <w:szCs w:val="16"/>
              </w:rPr>
            </w:pPr>
            <w:r>
              <w:t xml:space="preserve">ANSVH </w:t>
            </w:r>
          </w:p>
        </w:tc>
        <w:tc>
          <w:tcPr>
            <w:tcW w:w="1696" w:type="dxa"/>
          </w:tcPr>
          <w:p w:rsidRPr="007736EA" w:rsidR="004A5345" w:rsidP="004A5345" w:rsidRDefault="004A5345" w14:paraId="21D58AF1" w14:textId="7EDEF2C9">
            <w:pPr>
              <w:rPr>
                <w:noProof/>
                <w:sz w:val="16"/>
                <w:szCs w:val="16"/>
              </w:rPr>
            </w:pPr>
            <w:proofErr w:type="spellStart"/>
            <w:r>
              <w:t>xs:string</w:t>
            </w:r>
            <w:proofErr w:type="spellEnd"/>
            <w:r>
              <w:t xml:space="preserve"> </w:t>
            </w:r>
          </w:p>
        </w:tc>
        <w:tc>
          <w:tcPr>
            <w:tcW w:w="4541" w:type="dxa"/>
          </w:tcPr>
          <w:p w:rsidR="004A5345" w:rsidP="004A5345" w:rsidRDefault="004A5345" w14:paraId="4A1505DA" w14:textId="7777777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Ansættelsesforhold på 2 cifre. </w:t>
            </w:r>
          </w:p>
          <w:p w:rsidR="004A5345" w:rsidP="004A5345" w:rsidRDefault="004A5345" w14:paraId="4144A454" w14:textId="77777777">
            <w:r>
              <w:t xml:space="preserve">F.eks.: 01 (Månedsløn bagud) </w:t>
            </w:r>
          </w:p>
          <w:p w:rsidRPr="007736EA" w:rsidR="004A5345" w:rsidP="004A5345" w:rsidRDefault="004A5345" w14:paraId="0F5E3365" w14:textId="238E475A">
            <w:pPr>
              <w:rPr>
                <w:noProof/>
                <w:sz w:val="16"/>
                <w:szCs w:val="16"/>
              </w:rPr>
            </w:pPr>
          </w:p>
        </w:tc>
      </w:tr>
      <w:tr w:rsidRPr="00A67DDA" w:rsidR="004A5345" w:rsidTr="003C2F82" w14:paraId="505E6801" w14:textId="77777777">
        <w:tc>
          <w:tcPr>
            <w:tcW w:w="2694" w:type="dxa"/>
          </w:tcPr>
          <w:p w:rsidRPr="007736EA" w:rsidR="004A5345" w:rsidP="004A5345" w:rsidRDefault="004A5345" w14:paraId="3FC4C9F7" w14:textId="45E8AC5F">
            <w:pPr>
              <w:rPr>
                <w:noProof/>
                <w:sz w:val="16"/>
                <w:szCs w:val="16"/>
              </w:rPr>
            </w:pPr>
            <w:r>
              <w:t xml:space="preserve">EKSCI </w:t>
            </w:r>
          </w:p>
        </w:tc>
        <w:tc>
          <w:tcPr>
            <w:tcW w:w="1696" w:type="dxa"/>
          </w:tcPr>
          <w:p w:rsidRPr="007736EA" w:rsidR="004A5345" w:rsidP="004A5345" w:rsidRDefault="004A5345" w14:paraId="7B84E4AA" w14:textId="76A146B8">
            <w:pPr>
              <w:rPr>
                <w:noProof/>
                <w:sz w:val="16"/>
                <w:szCs w:val="16"/>
              </w:rPr>
            </w:pPr>
            <w:proofErr w:type="spellStart"/>
            <w:r>
              <w:t>xs:string</w:t>
            </w:r>
            <w:proofErr w:type="spellEnd"/>
            <w:r>
              <w:t xml:space="preserve"> </w:t>
            </w:r>
          </w:p>
        </w:tc>
        <w:tc>
          <w:tcPr>
            <w:tcW w:w="4541" w:type="dxa"/>
          </w:tcPr>
          <w:p w:rsidR="004A5345" w:rsidP="004A5345" w:rsidRDefault="004A5345" w14:paraId="2422FDAD" w14:textId="7777777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Ekstraciffer. Unikt for hvert medarbejdernummer. </w:t>
            </w:r>
          </w:p>
          <w:p w:rsidR="004A5345" w:rsidP="004A5345" w:rsidRDefault="004A5345" w14:paraId="0E7B9FC5" w14:textId="77777777">
            <w:r>
              <w:t xml:space="preserve">F.eks.: 1 </w:t>
            </w:r>
          </w:p>
          <w:p w:rsidRPr="007736EA" w:rsidR="004A5345" w:rsidP="004A5345" w:rsidRDefault="004A5345" w14:paraId="037C3DE0" w14:textId="6D6AA100">
            <w:pPr>
              <w:rPr>
                <w:noProof/>
                <w:sz w:val="16"/>
                <w:szCs w:val="16"/>
              </w:rPr>
            </w:pPr>
          </w:p>
        </w:tc>
      </w:tr>
      <w:tr w:rsidRPr="00A67DDA" w:rsidR="004A5345" w:rsidTr="003C2F82" w14:paraId="083F365D" w14:textId="77777777">
        <w:tc>
          <w:tcPr>
            <w:tcW w:w="2694" w:type="dxa"/>
          </w:tcPr>
          <w:p w:rsidRPr="007736EA" w:rsidR="004A5345" w:rsidP="004A5345" w:rsidRDefault="004A5345" w14:paraId="50C8DFF4" w14:textId="18B45BA5">
            <w:pPr>
              <w:rPr>
                <w:noProof/>
                <w:sz w:val="16"/>
                <w:szCs w:val="16"/>
              </w:rPr>
            </w:pPr>
            <w:r>
              <w:t xml:space="preserve">BEGDA </w:t>
            </w:r>
          </w:p>
        </w:tc>
        <w:tc>
          <w:tcPr>
            <w:tcW w:w="1696" w:type="dxa"/>
          </w:tcPr>
          <w:p w:rsidRPr="007736EA" w:rsidR="004A5345" w:rsidP="004A5345" w:rsidRDefault="004A5345" w14:paraId="45447B91" w14:textId="78857CD7">
            <w:pPr>
              <w:rPr>
                <w:noProof/>
                <w:sz w:val="16"/>
                <w:szCs w:val="16"/>
              </w:rPr>
            </w:pPr>
            <w:proofErr w:type="spellStart"/>
            <w:r>
              <w:t>xs:date</w:t>
            </w:r>
            <w:proofErr w:type="spellEnd"/>
            <w:r>
              <w:t xml:space="preserve"> </w:t>
            </w:r>
          </w:p>
        </w:tc>
        <w:tc>
          <w:tcPr>
            <w:tcW w:w="4541" w:type="dxa"/>
          </w:tcPr>
          <w:p w:rsidR="004A5345" w:rsidP="004A5345" w:rsidRDefault="004A5345" w14:paraId="341341B0" w14:textId="7777777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Ansættelsesdato. </w:t>
            </w:r>
          </w:p>
          <w:p w:rsidR="004A5345" w:rsidP="004A5345" w:rsidRDefault="004A5345" w14:paraId="36A9D161" w14:textId="77777777">
            <w:r>
              <w:t xml:space="preserve">F.eks.: 2020-01-01 </w:t>
            </w:r>
          </w:p>
          <w:p w:rsidRPr="007736EA" w:rsidR="004A5345" w:rsidP="004A5345" w:rsidRDefault="004A5345" w14:paraId="12775D33" w14:textId="61CBC0E5">
            <w:pPr>
              <w:rPr>
                <w:noProof/>
                <w:sz w:val="16"/>
                <w:szCs w:val="16"/>
              </w:rPr>
            </w:pPr>
          </w:p>
        </w:tc>
      </w:tr>
      <w:tr w:rsidRPr="00A67DDA" w:rsidR="004A5345" w:rsidTr="003C2F82" w14:paraId="43059DC5" w14:textId="77777777">
        <w:tc>
          <w:tcPr>
            <w:tcW w:w="2694" w:type="dxa"/>
          </w:tcPr>
          <w:p w:rsidRPr="007736EA" w:rsidR="004A5345" w:rsidP="004A5345" w:rsidRDefault="004A5345" w14:paraId="7C15302D" w14:textId="7599520B">
            <w:pPr>
              <w:rPr>
                <w:noProof/>
                <w:sz w:val="16"/>
                <w:szCs w:val="16"/>
              </w:rPr>
            </w:pPr>
            <w:r>
              <w:t xml:space="preserve">ENDDA </w:t>
            </w:r>
          </w:p>
        </w:tc>
        <w:tc>
          <w:tcPr>
            <w:tcW w:w="1696" w:type="dxa"/>
          </w:tcPr>
          <w:p w:rsidRPr="007736EA" w:rsidR="004A5345" w:rsidP="004A5345" w:rsidRDefault="004A5345" w14:paraId="53E6167F" w14:textId="5013106A">
            <w:pPr>
              <w:rPr>
                <w:noProof/>
                <w:sz w:val="16"/>
                <w:szCs w:val="16"/>
              </w:rPr>
            </w:pPr>
            <w:proofErr w:type="spellStart"/>
            <w:r>
              <w:t>xs:date</w:t>
            </w:r>
            <w:proofErr w:type="spellEnd"/>
            <w:r>
              <w:t xml:space="preserve"> </w:t>
            </w:r>
          </w:p>
        </w:tc>
        <w:tc>
          <w:tcPr>
            <w:tcW w:w="4541" w:type="dxa"/>
          </w:tcPr>
          <w:p w:rsidR="004A5345" w:rsidP="004A5345" w:rsidRDefault="004A5345" w14:paraId="06699E8F" w14:textId="7777777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Fratrædelsesdato. </w:t>
            </w:r>
          </w:p>
          <w:p w:rsidR="004A5345" w:rsidP="004A5345" w:rsidRDefault="004A5345" w14:paraId="30CC7B93" w14:textId="77777777">
            <w:r>
              <w:t xml:space="preserve">F.eks.: 2021-06-30 </w:t>
            </w:r>
          </w:p>
          <w:p w:rsidRPr="007736EA" w:rsidR="004A5345" w:rsidP="004A5345" w:rsidRDefault="004A5345" w14:paraId="021D8F0D" w14:textId="1CF48495">
            <w:pPr>
              <w:rPr>
                <w:noProof/>
                <w:sz w:val="16"/>
                <w:szCs w:val="16"/>
              </w:rPr>
            </w:pPr>
          </w:p>
        </w:tc>
      </w:tr>
      <w:tr w:rsidRPr="00A67DDA" w:rsidR="004A5345" w:rsidTr="003C2F82" w14:paraId="462E5DE0" w14:textId="77777777">
        <w:tc>
          <w:tcPr>
            <w:tcW w:w="2694" w:type="dxa"/>
          </w:tcPr>
          <w:p w:rsidRPr="007736EA" w:rsidR="004A5345" w:rsidP="004A5345" w:rsidRDefault="004A5345" w14:paraId="49826350" w14:textId="66ADA29C">
            <w:pPr>
              <w:rPr>
                <w:noProof/>
                <w:sz w:val="16"/>
                <w:szCs w:val="16"/>
              </w:rPr>
            </w:pPr>
            <w:r>
              <w:t xml:space="preserve">PLSTX </w:t>
            </w:r>
          </w:p>
        </w:tc>
        <w:tc>
          <w:tcPr>
            <w:tcW w:w="1696" w:type="dxa"/>
          </w:tcPr>
          <w:p w:rsidRPr="007736EA" w:rsidR="004A5345" w:rsidP="004A5345" w:rsidRDefault="004A5345" w14:paraId="2A28CF40" w14:textId="06B6A18A">
            <w:pPr>
              <w:rPr>
                <w:noProof/>
                <w:sz w:val="16"/>
                <w:szCs w:val="16"/>
              </w:rPr>
            </w:pPr>
            <w:proofErr w:type="spellStart"/>
            <w:r>
              <w:t>xs:string</w:t>
            </w:r>
            <w:proofErr w:type="spellEnd"/>
            <w:r>
              <w:t xml:space="preserve"> </w:t>
            </w:r>
          </w:p>
        </w:tc>
        <w:tc>
          <w:tcPr>
            <w:tcW w:w="4541" w:type="dxa"/>
          </w:tcPr>
          <w:p w:rsidR="004A5345" w:rsidP="004A5345" w:rsidRDefault="004A5345" w14:paraId="275FDC5D" w14:textId="7777777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Stillingsbetegnelse på 40 tegn. </w:t>
            </w:r>
          </w:p>
          <w:p w:rsidR="004A5345" w:rsidP="004A5345" w:rsidRDefault="004A5345" w14:paraId="44941B8F" w14:textId="77777777">
            <w:r>
              <w:t xml:space="preserve">F.eks.: Lærer </w:t>
            </w:r>
          </w:p>
          <w:p w:rsidRPr="007736EA" w:rsidR="004A5345" w:rsidP="004A5345" w:rsidRDefault="004A5345" w14:paraId="4E985CD6" w14:textId="23959C3A">
            <w:pPr>
              <w:rPr>
                <w:noProof/>
                <w:sz w:val="16"/>
                <w:szCs w:val="16"/>
              </w:rPr>
            </w:pPr>
          </w:p>
        </w:tc>
      </w:tr>
      <w:tr w:rsidRPr="00A67DDA" w:rsidR="004A5345" w:rsidTr="003C2F82" w14:paraId="5007030C" w14:textId="77777777">
        <w:tc>
          <w:tcPr>
            <w:tcW w:w="2694" w:type="dxa"/>
          </w:tcPr>
          <w:p w:rsidRPr="007736EA" w:rsidR="004A5345" w:rsidP="004A5345" w:rsidRDefault="004A5345" w14:paraId="7BD435EF" w14:textId="68990E90">
            <w:pPr>
              <w:rPr>
                <w:noProof/>
                <w:sz w:val="16"/>
                <w:szCs w:val="16"/>
              </w:rPr>
            </w:pPr>
            <w:r>
              <w:t xml:space="preserve">ORGTX </w:t>
            </w:r>
          </w:p>
        </w:tc>
        <w:tc>
          <w:tcPr>
            <w:tcW w:w="1696" w:type="dxa"/>
          </w:tcPr>
          <w:p w:rsidRPr="007736EA" w:rsidR="004A5345" w:rsidP="004A5345" w:rsidRDefault="004A5345" w14:paraId="172610AE" w14:textId="26A3C43C">
            <w:pPr>
              <w:rPr>
                <w:noProof/>
                <w:sz w:val="16"/>
                <w:szCs w:val="16"/>
              </w:rPr>
            </w:pPr>
            <w:proofErr w:type="spellStart"/>
            <w:r>
              <w:t>xs:string</w:t>
            </w:r>
            <w:proofErr w:type="spellEnd"/>
            <w:r>
              <w:t xml:space="preserve"> </w:t>
            </w:r>
          </w:p>
        </w:tc>
        <w:tc>
          <w:tcPr>
            <w:tcW w:w="4541" w:type="dxa"/>
          </w:tcPr>
          <w:p w:rsidR="004A5345" w:rsidP="004A5345" w:rsidRDefault="004A5345" w14:paraId="73AC00D8" w14:textId="7777777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Organisationsenhedsnavn på 40 tegn. </w:t>
            </w:r>
          </w:p>
          <w:p w:rsidR="004A5345" w:rsidP="004A5345" w:rsidRDefault="004A5345" w14:paraId="6BF55601" w14:textId="77777777">
            <w:r>
              <w:t xml:space="preserve">F.eks.: </w:t>
            </w:r>
            <w:proofErr w:type="spellStart"/>
            <w:r>
              <w:t>Grundtvigsskolen</w:t>
            </w:r>
            <w:proofErr w:type="spellEnd"/>
          </w:p>
          <w:p w:rsidRPr="007736EA" w:rsidR="004A5345" w:rsidP="004A5345" w:rsidRDefault="004A5345" w14:paraId="6AAED3FA" w14:textId="7DDB9523">
            <w:pPr>
              <w:rPr>
                <w:noProof/>
                <w:sz w:val="16"/>
                <w:szCs w:val="16"/>
              </w:rPr>
            </w:pPr>
            <w:r>
              <w:t xml:space="preserve"> </w:t>
            </w:r>
          </w:p>
        </w:tc>
      </w:tr>
      <w:tr w:rsidRPr="00A67DDA" w:rsidR="004A5345" w:rsidTr="003C2F82" w14:paraId="25663D77" w14:textId="77777777">
        <w:tc>
          <w:tcPr>
            <w:tcW w:w="2694" w:type="dxa"/>
          </w:tcPr>
          <w:p w:rsidR="004A5345" w:rsidP="004A5345" w:rsidRDefault="00577429" w14:paraId="677A1652" w14:textId="77E3BB9F">
            <w:r>
              <w:t>EMPCT</w:t>
            </w:r>
          </w:p>
        </w:tc>
        <w:tc>
          <w:tcPr>
            <w:tcW w:w="1696" w:type="dxa"/>
          </w:tcPr>
          <w:p w:rsidR="001203D7" w:rsidP="001203D7" w:rsidRDefault="001203D7" w14:paraId="17DD918F" w14:textId="77777777">
            <w:pPr>
              <w:pStyle w:val="Default"/>
              <w:rPr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xs:decimal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4A5345" w:rsidP="004A5345" w:rsidRDefault="004A5345" w14:paraId="51B72DD7" w14:textId="77777777"/>
        </w:tc>
        <w:tc>
          <w:tcPr>
            <w:tcW w:w="4541" w:type="dxa"/>
          </w:tcPr>
          <w:p w:rsidR="001203D7" w:rsidP="001203D7" w:rsidRDefault="001203D7" w14:paraId="60A534AD" w14:textId="7777777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Beskæftigelsesgrad i procent. </w:t>
            </w:r>
          </w:p>
          <w:p w:rsidR="004A5345" w:rsidP="001203D7" w:rsidRDefault="001203D7" w14:paraId="33FB8390" w14:textId="7777777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F.eks.: 100.00 </w:t>
            </w:r>
          </w:p>
          <w:p w:rsidR="001203D7" w:rsidP="001203D7" w:rsidRDefault="001203D7" w14:paraId="7B667A14" w14:textId="3297D379">
            <w:pPr>
              <w:pStyle w:val="Default"/>
              <w:rPr>
                <w:sz w:val="18"/>
                <w:szCs w:val="18"/>
              </w:rPr>
            </w:pPr>
          </w:p>
        </w:tc>
      </w:tr>
    </w:tbl>
    <w:p w:rsidRPr="00A87BEF" w:rsidR="00A87BEF" w:rsidP="00A87BEF" w:rsidRDefault="00A87BEF" w14:paraId="3E554DF9" w14:textId="77777777"/>
    <w:p w:rsidR="00A87BEF" w:rsidRDefault="00A87BEF" w14:paraId="717A67A6" w14:textId="29E0ABC7">
      <w:pPr>
        <w:rPr>
          <w:rFonts w:eastAsiaTheme="majorEastAsia" w:cstheme="majorBidi"/>
          <w:b/>
          <w:bCs/>
          <w:sz w:val="28"/>
          <w:szCs w:val="26"/>
        </w:rPr>
      </w:pPr>
      <w:bookmarkStart w:name="_Toc151450676" w:id="24"/>
    </w:p>
    <w:p w:rsidRPr="00674A63" w:rsidR="00CC05FC" w:rsidP="006A49F2" w:rsidRDefault="00CC05FC" w14:paraId="05CF8F11" w14:textId="1C011B20">
      <w:pPr>
        <w:pStyle w:val="Heading2"/>
      </w:pPr>
      <w:bookmarkStart w:name="_Toc165361636" w:id="25"/>
      <w:r w:rsidRPr="00674A63">
        <w:t xml:space="preserve">Service </w:t>
      </w:r>
      <w:proofErr w:type="spellStart"/>
      <w:r w:rsidRPr="00674A63">
        <w:t>Endpoint</w:t>
      </w:r>
      <w:bookmarkEnd w:id="23"/>
      <w:bookmarkEnd w:id="24"/>
      <w:bookmarkEnd w:id="25"/>
      <w:proofErr w:type="spellEnd"/>
    </w:p>
    <w:p w:rsidR="00CC05FC" w:rsidP="00CC05FC" w:rsidRDefault="00CC05FC" w14:paraId="06B03B20" w14:textId="77777777"/>
    <w:p w:rsidR="00CC05FC" w:rsidP="00CC05FC" w:rsidRDefault="00CC05FC" w14:paraId="31D8EAB9" w14:textId="77777777">
      <w:r>
        <w:t xml:space="preserve">Service </w:t>
      </w:r>
      <w:proofErr w:type="spellStart"/>
      <w:r>
        <w:t>Endpoint</w:t>
      </w:r>
      <w:proofErr w:type="spellEnd"/>
      <w:r>
        <w:t xml:space="preserve"> forefindes i WSDL-filen.</w:t>
      </w:r>
    </w:p>
    <w:p w:rsidR="006A49F2" w:rsidP="006A49F2" w:rsidRDefault="006A49F2" w14:paraId="54329135" w14:textId="77777777">
      <w:pPr>
        <w:pStyle w:val="BodyText"/>
      </w:pPr>
      <w:bookmarkStart w:name="_Ref423680416" w:id="26"/>
      <w:bookmarkStart w:name="_Toc141200056" w:id="27"/>
    </w:p>
    <w:p w:rsidR="00CC05FC" w:rsidP="006A49F2" w:rsidRDefault="00CC05FC" w14:paraId="69B176F3" w14:textId="6DDD0C6D">
      <w:pPr>
        <w:pStyle w:val="Heading2"/>
      </w:pPr>
      <w:bookmarkStart w:name="_Toc151450677" w:id="28"/>
      <w:bookmarkStart w:name="_Toc165361637" w:id="29"/>
      <w:r w:rsidRPr="00EA4343">
        <w:t>Fejlhåndtering</w:t>
      </w:r>
      <w:bookmarkEnd w:id="26"/>
      <w:bookmarkEnd w:id="27"/>
      <w:bookmarkEnd w:id="28"/>
      <w:bookmarkEnd w:id="29"/>
    </w:p>
    <w:p w:rsidR="00CC05FC" w:rsidP="00CC05FC" w:rsidRDefault="00CC05FC" w14:paraId="582D46FB" w14:textId="77777777"/>
    <w:p w:rsidR="0040087D" w:rsidP="0040087D" w:rsidRDefault="00001A96" w14:paraId="478E0E64" w14:textId="55821E08">
      <w:r>
        <w:t>I tilfælde af fejl, returnerer s</w:t>
      </w:r>
      <w:r w:rsidRPr="00001A96">
        <w:t>ervicen en række forekomster, som indikerer succes, advarsler eller fejl.</w:t>
      </w:r>
    </w:p>
    <w:p w:rsidR="00001A96" w:rsidP="0040087D" w:rsidRDefault="00001A96" w14:paraId="75C4AF67" w14:textId="77777777"/>
    <w:p w:rsidR="0040087D" w:rsidP="0040087D" w:rsidRDefault="0040087D" w14:paraId="2FCAF216" w14:textId="77777777">
      <w:r>
        <w:t xml:space="preserve">I tilfælde hvor webservicen på grund af fejl ikke har adgang til KMD Opus Løn og Personale, returneres en fejlårsag, der indikerer at der ikke er tale om brugerfejl. </w:t>
      </w:r>
    </w:p>
    <w:p w:rsidR="00CC05FC" w:rsidP="00CC05FC" w:rsidRDefault="00CC05FC" w14:paraId="25C524BD" w14:textId="77777777"/>
    <w:p w:rsidR="000B66E6" w:rsidP="00CC05FC" w:rsidRDefault="000B66E6" w14:paraId="4DFACD5E" w14:textId="77777777"/>
    <w:p w:rsidR="000B66E6" w:rsidP="000B66E6" w:rsidRDefault="000B66E6" w14:paraId="5F234993" w14:textId="2328C0DC">
      <w:pPr>
        <w:pStyle w:val="Heading2"/>
      </w:pPr>
      <w:bookmarkStart w:name="_Toc151450678" w:id="30"/>
      <w:bookmarkStart w:name="_Toc165361638" w:id="31"/>
      <w:r>
        <w:t>Ændringer</w:t>
      </w:r>
      <w:bookmarkEnd w:id="30"/>
      <w:bookmarkEnd w:id="31"/>
    </w:p>
    <w:p w:rsidR="000B66E6" w:rsidP="000B66E6" w:rsidRDefault="000B66E6" w14:paraId="67CA78E5" w14:textId="77777777"/>
    <w:tbl>
      <w:tblPr>
        <w:tblStyle w:val="TableGrid"/>
        <w:tblW w:w="8359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16"/>
        <w:gridCol w:w="1263"/>
        <w:gridCol w:w="5980"/>
      </w:tblGrid>
      <w:tr w:rsidR="000B66E6" w:rsidTr="00A70E75" w14:paraId="74E63432" w14:textId="77777777">
        <w:trPr>
          <w:trHeight w:val="397"/>
        </w:trPr>
        <w:tc>
          <w:tcPr>
            <w:tcW w:w="1116" w:type="dxa"/>
            <w:shd w:val="clear" w:color="auto" w:fill="43AC2A"/>
            <w:vAlign w:val="center"/>
          </w:tcPr>
          <w:p w:rsidRPr="009B22F5" w:rsidR="000B66E6" w:rsidRDefault="000B66E6" w14:paraId="5D8CE9FE" w14:textId="77777777">
            <w:pPr>
              <w:rPr>
                <w:b/>
                <w:bCs/>
              </w:rPr>
            </w:pPr>
            <w:r w:rsidRPr="009B22F5">
              <w:rPr>
                <w:b/>
                <w:bCs/>
              </w:rPr>
              <w:t>Version</w:t>
            </w:r>
          </w:p>
        </w:tc>
        <w:tc>
          <w:tcPr>
            <w:tcW w:w="1263" w:type="dxa"/>
            <w:shd w:val="clear" w:color="auto" w:fill="43AC2A"/>
            <w:vAlign w:val="center"/>
          </w:tcPr>
          <w:p w:rsidRPr="009B22F5" w:rsidR="000B66E6" w:rsidRDefault="000B66E6" w14:paraId="01F99855" w14:textId="77777777">
            <w:pPr>
              <w:rPr>
                <w:b/>
                <w:bCs/>
              </w:rPr>
            </w:pPr>
            <w:r w:rsidRPr="009B22F5">
              <w:rPr>
                <w:b/>
                <w:bCs/>
              </w:rPr>
              <w:t>Dato</w:t>
            </w:r>
          </w:p>
        </w:tc>
        <w:tc>
          <w:tcPr>
            <w:tcW w:w="5980" w:type="dxa"/>
            <w:shd w:val="clear" w:color="auto" w:fill="43AC2A"/>
            <w:vAlign w:val="center"/>
          </w:tcPr>
          <w:p w:rsidRPr="009B22F5" w:rsidR="000B66E6" w:rsidRDefault="000B66E6" w14:paraId="5F55AD4C" w14:textId="77777777">
            <w:pPr>
              <w:rPr>
                <w:b/>
                <w:bCs/>
              </w:rPr>
            </w:pPr>
            <w:r w:rsidRPr="009B22F5">
              <w:rPr>
                <w:b/>
                <w:bCs/>
              </w:rPr>
              <w:t>Beskrivelse</w:t>
            </w:r>
          </w:p>
        </w:tc>
      </w:tr>
      <w:tr w:rsidR="000B66E6" w14:paraId="101D0C22" w14:textId="77777777">
        <w:tc>
          <w:tcPr>
            <w:tcW w:w="1116" w:type="dxa"/>
          </w:tcPr>
          <w:p w:rsidR="000B66E6" w:rsidRDefault="000B66E6" w14:paraId="05652668" w14:textId="77777777">
            <w:r>
              <w:t>1.0.0</w:t>
            </w:r>
          </w:p>
        </w:tc>
        <w:tc>
          <w:tcPr>
            <w:tcW w:w="1263" w:type="dxa"/>
          </w:tcPr>
          <w:p w:rsidR="000B66E6" w:rsidRDefault="005B1FDD" w14:paraId="147F1BC1" w14:textId="78C88227">
            <w:r>
              <w:t>30</w:t>
            </w:r>
            <w:r w:rsidR="000B66E6">
              <w:t>.0</w:t>
            </w:r>
            <w:r w:rsidR="00A70E75">
              <w:t>4</w:t>
            </w:r>
            <w:r w:rsidR="000B66E6">
              <w:t>.20</w:t>
            </w:r>
            <w:r w:rsidR="00A70E75">
              <w:t>24</w:t>
            </w:r>
          </w:p>
        </w:tc>
        <w:tc>
          <w:tcPr>
            <w:tcW w:w="5980" w:type="dxa"/>
          </w:tcPr>
          <w:p w:rsidR="000B66E6" w:rsidRDefault="000B66E6" w14:paraId="6B5888E3" w14:textId="77777777">
            <w:r>
              <w:t>Første version af snitfladebeskrivelsen</w:t>
            </w:r>
          </w:p>
          <w:p w:rsidR="000B66E6" w:rsidRDefault="000B66E6" w14:paraId="3E885B22" w14:textId="77777777"/>
        </w:tc>
      </w:tr>
    </w:tbl>
    <w:p w:rsidRPr="000550A6" w:rsidR="000B66E6" w:rsidP="000B66E6" w:rsidRDefault="000B66E6" w14:paraId="45673397" w14:textId="77777777"/>
    <w:p w:rsidR="000B66E6" w:rsidP="00CC05FC" w:rsidRDefault="000B66E6" w14:paraId="47B8DE68" w14:textId="77777777"/>
    <w:sectPr w:rsidR="000B66E6" w:rsidSect="002839B0">
      <w:headerReference w:type="default" r:id="rId20"/>
      <w:footerReference w:type="even" r:id="rId21"/>
      <w:footerReference w:type="default" r:id="rId22"/>
      <w:footerReference w:type="first" r:id="rId23"/>
      <w:pgSz w:w="11906" w:h="16838" w:orient="portrait" w:code="9"/>
      <w:pgMar w:top="1701" w:right="3119" w:bottom="1701" w:left="1134" w:header="703" w:footer="70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39B0" w:rsidP="009E4B94" w:rsidRDefault="002839B0" w14:paraId="1EEE703F" w14:textId="77777777">
      <w:pPr>
        <w:spacing w:line="240" w:lineRule="auto"/>
      </w:pPr>
      <w:r>
        <w:separator/>
      </w:r>
    </w:p>
  </w:endnote>
  <w:endnote w:type="continuationSeparator" w:id="0">
    <w:p w:rsidR="002839B0" w:rsidP="009E4B94" w:rsidRDefault="002839B0" w14:paraId="20748227" w14:textId="77777777">
      <w:pPr>
        <w:spacing w:line="240" w:lineRule="auto"/>
      </w:pPr>
      <w:r>
        <w:continuationSeparator/>
      </w:r>
    </w:p>
  </w:endnote>
  <w:endnote w:type="continuationNotice" w:id="1">
    <w:p w:rsidR="002839B0" w:rsidRDefault="002839B0" w14:paraId="32C690C6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FE6B0C" w:rsidRDefault="00A32380" w14:paraId="77E75B23" w14:textId="680051F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6F569A9F" wp14:editId="57A56B1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1721273449" name="Text Box 1721273449" descr="Public - KMD A/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32380" w:rsidR="00A32380" w:rsidP="00A32380" w:rsidRDefault="00A32380" w14:paraId="2C650B35" w14:textId="3B6BBDBB">
                          <w:pPr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32380"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  <w:t>Public - KMD A/S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F569A9F">
              <v:stroke joinstyle="miter"/>
              <v:path gradientshapeok="t" o:connecttype="rect"/>
            </v:shapetype>
            <v:shape id="Text Box 1721273449" style="position:absolute;margin-left:0;margin-top:0;width:34.95pt;height:34.95pt;z-index:25165824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Public - KMD A/S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>
              <v:textbox style="mso-fit-shape-to-text:t" inset="20pt,0,0,15pt">
                <w:txbxContent>
                  <w:p w:rsidRPr="00A32380" w:rsidR="00A32380" w:rsidP="00A32380" w:rsidRDefault="00A32380" w14:paraId="2C650B35" w14:textId="3B6BBDBB">
                    <w:pPr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</w:pPr>
                    <w:r w:rsidRPr="00A32380"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  <w:t>Public - KMD A/S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pic="http://schemas.openxmlformats.org/drawingml/2006/picture" xmlns:a14="http://schemas.microsoft.com/office/drawing/2010/main" mc:Ignorable="w14 w15 w16se w16cid w16 w16cex w16sdtdh wp14">
  <w:p w:rsidR="00D54C04" w:rsidRDefault="00A32380" w14:paraId="6AC38ED0" w14:textId="35D10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2E1B77F4" wp14:editId="59DD3EB6">
              <wp:simplePos x="1371600" y="101727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2132927030" name="Text Box 2132927030" descr="Public - KMD A/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32380" w:rsidR="00A32380" w:rsidP="00A32380" w:rsidRDefault="00A32380" w14:paraId="1559CFF0" w14:textId="318AD652">
                          <w:pPr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32380"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  <w:t>Public - KMD A/S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E1B77F4">
              <v:stroke joinstyle="miter"/>
              <v:path gradientshapeok="t" o:connecttype="rect"/>
            </v:shapetype>
            <v:shape id="Text Box 2132927030" style="position:absolute;margin-left:0;margin-top:0;width:34.95pt;height:34.95pt;z-index:251658247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Public - KMD A/S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>
              <v:textbox style="mso-fit-shape-to-text:t" inset="20pt,0,0,15pt">
                <w:txbxContent>
                  <w:p w:rsidRPr="00A32380" w:rsidR="00A32380" w:rsidP="00A32380" w:rsidRDefault="00A32380" w14:paraId="1559CFF0" w14:textId="318AD652">
                    <w:pPr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</w:pPr>
                    <w:r w:rsidRPr="00A32380"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  <w:t>Public - KMD A/S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54C04">
      <w:rPr>
        <w:noProof/>
      </w:rPr>
      <w:drawing>
        <wp:anchor distT="0" distB="0" distL="114300" distR="114300" simplePos="0" relativeHeight="251658243" behindDoc="0" locked="1" layoutInCell="1" allowOverlap="1" wp14:anchorId="4B38E540" wp14:editId="60BFB305">
          <wp:simplePos x="0" y="0"/>
          <wp:positionH relativeFrom="page">
            <wp:posOffset>1368425</wp:posOffset>
          </wp:positionH>
          <wp:positionV relativeFrom="page">
            <wp:posOffset>9077325</wp:posOffset>
          </wp:positionV>
          <wp:extent cx="1619885" cy="359410"/>
          <wp:effectExtent l="0" t="0" r="0" b="254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KMD 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094ABD" w:rsidR="009E4B94" w:rsidRDefault="00A32380" w14:paraId="2C35022E" w14:textId="334ED74F">
    <w:pPr>
      <w:pStyle w:val="Footer"/>
    </w:pPr>
    <w:r>
      <w:rPr>
        <w:noProof/>
        <w:lang w:eastAsia="da-DK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2A6B728" wp14:editId="621B5AE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1451744701" name="Text Box 1451744701" descr="Public - KMD A/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32380" w:rsidR="00A32380" w:rsidP="00A32380" w:rsidRDefault="00A32380" w14:paraId="6234BC1D" w14:textId="1C218DE3">
                          <w:pPr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32380"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  <w:t>Public - KMD A/S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2A6B728">
              <v:stroke joinstyle="miter"/>
              <v:path gradientshapeok="t" o:connecttype="rect"/>
            </v:shapetype>
            <v:shape id="Text Box 1451744701" style="position:absolute;margin-left:0;margin-top:0;width:34.95pt;height:34.95pt;z-index:251658245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Public - KMD A/S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>
              <v:textbox style="mso-fit-shape-to-text:t" inset="20pt,0,0,15pt">
                <w:txbxContent>
                  <w:p w:rsidRPr="00A32380" w:rsidR="00A32380" w:rsidP="00A32380" w:rsidRDefault="00A32380" w14:paraId="6234BC1D" w14:textId="1C218DE3">
                    <w:pPr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</w:pPr>
                    <w:r w:rsidRPr="00A32380"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  <w:t>Public - KMD A/S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94ABD"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543C0CD" wp14:editId="0348473A">
              <wp:simplePos x="0" y="0"/>
              <wp:positionH relativeFrom="rightMargin">
                <wp:align>right</wp:align>
              </wp:positionH>
              <wp:positionV relativeFrom="page">
                <wp:align>bottom</wp:align>
              </wp:positionV>
              <wp:extent cx="1295400" cy="5429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0" cy="542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094ABD" w:rsidR="00094ABD" w:rsidP="00094ABD" w:rsidRDefault="00706E32" w14:paraId="306C3AA6" w14:textId="77777777">
                          <w:pPr>
                            <w:jc w:val="right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t>Side</w:t>
                          </w:r>
                          <w:r w:rsidRPr="00094ABD" w:rsidR="00094ABD">
                            <w:rPr>
                              <w:rStyle w:val="PageNumber"/>
                            </w:rPr>
                            <w:t xml:space="preserve"> </w:t>
                          </w:r>
                          <w:r w:rsidRPr="00094ABD" w:rsidR="00094ABD">
                            <w:rPr>
                              <w:rStyle w:val="PageNumber"/>
                            </w:rPr>
                            <w:fldChar w:fldCharType="begin"/>
                          </w:r>
                          <w:r w:rsidRPr="00094ABD" w:rsidR="00094ABD">
                            <w:rPr>
                              <w:rStyle w:val="PageNumber"/>
                            </w:rPr>
                            <w:instrText xml:space="preserve"> PAGE  </w:instrText>
                          </w:r>
                          <w:r w:rsidRPr="00094ABD" w:rsidR="00094ABD">
                            <w:rPr>
                              <w:rStyle w:val="PageNumber"/>
                            </w:rPr>
                            <w:fldChar w:fldCharType="separate"/>
                          </w:r>
                          <w:r w:rsidR="0014498F"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 w:rsidRPr="00094ABD" w:rsidR="00094ABD">
                            <w:rPr>
                              <w:rStyle w:val="PageNumber"/>
                            </w:rPr>
                            <w:fldChar w:fldCharType="end"/>
                          </w:r>
                          <w:r w:rsidRPr="00094ABD" w:rsidR="00094ABD">
                            <w:rPr>
                              <w:rStyle w:val="PageNumbe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t>a</w:t>
                          </w:r>
                          <w:r w:rsidRPr="00094ABD" w:rsidR="00094ABD">
                            <w:rPr>
                              <w:rStyle w:val="PageNumber"/>
                            </w:rPr>
                            <w:t xml:space="preserve">f </w:t>
                          </w:r>
                          <w:r w:rsidRPr="00094ABD" w:rsidR="00094ABD">
                            <w:rPr>
                              <w:rStyle w:val="PageNumber"/>
                            </w:rPr>
                            <w:fldChar w:fldCharType="begin"/>
                          </w:r>
                          <w:r w:rsidRPr="00094ABD" w:rsidR="00094ABD">
                            <w:rPr>
                              <w:rStyle w:val="PageNumber"/>
                            </w:rPr>
                            <w:instrText xml:space="preserve"> SECTIONPAGES </w:instrText>
                          </w:r>
                          <w:r w:rsidRPr="00094ABD" w:rsidR="00094ABD">
                            <w:rPr>
                              <w:rStyle w:val="PageNumber"/>
                            </w:rPr>
                            <w:fldChar w:fldCharType="separate"/>
                          </w:r>
                          <w:r w:rsidR="0014498F">
                            <w:rPr>
                              <w:rStyle w:val="PageNumber"/>
                              <w:noProof/>
                            </w:rPr>
                            <w:t>1</w:t>
                          </w:r>
                          <w:r w:rsidRPr="00094ABD" w:rsidR="00094ABD"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00" tIns="0" rIns="360000" bIns="36000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style="position:absolute;margin-left:50.8pt;margin-top:0;width:102pt;height:42.75pt;z-index:251658240;visibility:visible;mso-wrap-style:none;mso-width-percent:0;mso-height-percent:0;mso-wrap-distance-left:9pt;mso-wrap-distance-top:0;mso-wrap-distance-right:9pt;mso-wrap-distance-bottom:0;mso-position-horizontal:right;mso-position-horizontal-relative:right-margin-area;mso-position-vertical:bottom;mso-position-vertical-relative:page;mso-width-percent:0;mso-height-percent:0;mso-width-relative:margin;mso-height-relative:margin;v-text-anchor:top" o:spid="_x0000_s1031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" w14:anchorId="3543C0CD">
              <v:textbox style="mso-fit-shape-to-text:t" inset="10mm,0,10mm,10mm">
                <w:txbxContent>
                  <w:p w:rsidRPr="00094ABD" w:rsidR="00094ABD" w:rsidP="00094ABD" w:rsidRDefault="00706E32" w14:paraId="306C3AA6" w14:textId="77777777">
                    <w:pPr>
                      <w:jc w:val="right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t>Side</w:t>
                    </w:r>
                    <w:r w:rsidRPr="00094ABD" w:rsidR="00094ABD">
                      <w:rPr>
                        <w:rStyle w:val="PageNumber"/>
                      </w:rPr>
                      <w:t xml:space="preserve"> </w:t>
                    </w:r>
                    <w:r w:rsidRPr="00094ABD" w:rsidR="00094ABD">
                      <w:rPr>
                        <w:rStyle w:val="PageNumber"/>
                      </w:rPr>
                      <w:fldChar w:fldCharType="begin"/>
                    </w:r>
                    <w:r w:rsidRPr="00094ABD" w:rsidR="00094ABD">
                      <w:rPr>
                        <w:rStyle w:val="PageNumber"/>
                      </w:rPr>
                      <w:instrText xml:space="preserve"> PAGE  </w:instrText>
                    </w:r>
                    <w:r w:rsidRPr="00094ABD" w:rsidR="00094ABD">
                      <w:rPr>
                        <w:rStyle w:val="PageNumber"/>
                      </w:rPr>
                      <w:fldChar w:fldCharType="separate"/>
                    </w:r>
                    <w:r w:rsidR="0014498F">
                      <w:rPr>
                        <w:rStyle w:val="PageNumber"/>
                        <w:noProof/>
                      </w:rPr>
                      <w:t>2</w:t>
                    </w:r>
                    <w:r w:rsidRPr="00094ABD" w:rsidR="00094ABD">
                      <w:rPr>
                        <w:rStyle w:val="PageNumber"/>
                      </w:rPr>
                      <w:fldChar w:fldCharType="end"/>
                    </w:r>
                    <w:r w:rsidRPr="00094ABD" w:rsidR="00094ABD">
                      <w:rPr>
                        <w:rStyle w:val="PageNumber"/>
                      </w:rPr>
                      <w:t xml:space="preserve"> </w:t>
                    </w:r>
                    <w:r>
                      <w:rPr>
                        <w:rStyle w:val="PageNumber"/>
                      </w:rPr>
                      <w:t>a</w:t>
                    </w:r>
                    <w:r w:rsidRPr="00094ABD" w:rsidR="00094ABD">
                      <w:rPr>
                        <w:rStyle w:val="PageNumber"/>
                      </w:rPr>
                      <w:t xml:space="preserve">f </w:t>
                    </w:r>
                    <w:r w:rsidRPr="00094ABD" w:rsidR="00094ABD">
                      <w:rPr>
                        <w:rStyle w:val="PageNumber"/>
                      </w:rPr>
                      <w:fldChar w:fldCharType="begin"/>
                    </w:r>
                    <w:r w:rsidRPr="00094ABD" w:rsidR="00094ABD">
                      <w:rPr>
                        <w:rStyle w:val="PageNumber"/>
                      </w:rPr>
                      <w:instrText xml:space="preserve"> SECTIONPAGES </w:instrText>
                    </w:r>
                    <w:r w:rsidRPr="00094ABD" w:rsidR="00094ABD">
                      <w:rPr>
                        <w:rStyle w:val="PageNumber"/>
                      </w:rPr>
                      <w:fldChar w:fldCharType="separate"/>
                    </w:r>
                    <w:r w:rsidR="0014498F">
                      <w:rPr>
                        <w:rStyle w:val="PageNumber"/>
                        <w:noProof/>
                      </w:rPr>
                      <w:t>1</w:t>
                    </w:r>
                    <w:r w:rsidRPr="00094ABD" w:rsidR="00094ABD"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FE6B0C" w:rsidRDefault="00A32380" w14:paraId="4CD045C5" w14:textId="2E0E65E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9" behindDoc="0" locked="0" layoutInCell="1" allowOverlap="1" wp14:anchorId="7967F92D" wp14:editId="2BE1A54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2117357183" name="Text Box 2117357183" descr="Public - KMD A/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32380" w:rsidR="00A32380" w:rsidP="00A32380" w:rsidRDefault="00A32380" w14:paraId="38C91EB3" w14:textId="16AB8682">
                          <w:pPr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32380"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  <w:t>Public - KMD A/S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967F92D">
              <v:stroke joinstyle="miter"/>
              <v:path gradientshapeok="t" o:connecttype="rect"/>
            </v:shapetype>
            <v:shape id="Text Box 2117357183" style="position:absolute;margin-left:0;margin-top:0;width:34.95pt;height:34.95pt;z-index:251658249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Public - KMD A/S" o:spid="_x0000_s1032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>
              <v:textbox style="mso-fit-shape-to-text:t" inset="20pt,0,0,15pt">
                <w:txbxContent>
                  <w:p w:rsidRPr="00A32380" w:rsidR="00A32380" w:rsidP="00A32380" w:rsidRDefault="00A32380" w14:paraId="38C91EB3" w14:textId="16AB8682">
                    <w:pPr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</w:pPr>
                    <w:r w:rsidRPr="00A32380"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  <w:t>Public - KMD A/S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681D83" w:rsidR="00672FD7" w:rsidRDefault="00A32380" w14:paraId="494A3381" w14:textId="1834D7B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50" behindDoc="0" locked="0" layoutInCell="1" allowOverlap="1" wp14:anchorId="648A3363" wp14:editId="3DE1AED1">
              <wp:simplePos x="723900" y="100965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926168757" name="Text Box 926168757" descr="Public - KMD A/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32380" w:rsidR="00A32380" w:rsidP="00A32380" w:rsidRDefault="00A32380" w14:paraId="15910C2F" w14:textId="788D1CA5">
                          <w:pPr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32380"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  <w:t>Public - KMD A/S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48A3363">
              <v:stroke joinstyle="miter"/>
              <v:path gradientshapeok="t" o:connecttype="rect"/>
            </v:shapetype>
            <v:shape id="Text Box 926168757" style="position:absolute;margin-left:0;margin-top:0;width:34.95pt;height:34.95pt;z-index:25165825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Public - KMD A/S" o:spid="_x0000_s1033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UaxzgQAgAAIQQA&#10;AA4AAAAAAAAAAAAAAAAALgIAAGRycy9lMm9Eb2MueG1sUEsBAi0AFAAGAAgAAAAhANhtPP7XAAAA&#10;AwEAAA8AAAAAAAAAAAAAAAAAagQAAGRycy9kb3ducmV2LnhtbFBLBQYAAAAABAAEAPMAAABuBQAA&#10;AAA=&#10;">
              <v:textbox style="mso-fit-shape-to-text:t" inset="20pt,0,0,15pt">
                <w:txbxContent>
                  <w:p w:rsidRPr="00A32380" w:rsidR="00A32380" w:rsidP="00A32380" w:rsidRDefault="00A32380" w14:paraId="15910C2F" w14:textId="788D1CA5">
                    <w:pPr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</w:pPr>
                    <w:r w:rsidRPr="00A32380"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  <w:t>Public - KMD A/S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751DC">
      <w:fldChar w:fldCharType="begin"/>
    </w:r>
    <w:r w:rsidR="009751DC">
      <w:instrText xml:space="preserve"> PAGE  \* Arabic </w:instrText>
    </w:r>
    <w:r w:rsidR="009751DC">
      <w:fldChar w:fldCharType="separate"/>
    </w:r>
    <w:r w:rsidR="00306F5F">
      <w:rPr>
        <w:noProof/>
      </w:rPr>
      <w:t>2</w:t>
    </w:r>
    <w:r w:rsidR="009751DC">
      <w:fldChar w:fldCharType="end"/>
    </w:r>
    <w:r w:rsidR="009751DC">
      <w:tab/>
    </w:r>
    <w:r w:rsidR="00E21231">
      <w:t xml:space="preserve">©KMD </w:t>
    </w:r>
    <w:r w:rsidR="00E21231">
      <w:fldChar w:fldCharType="begin"/>
    </w:r>
    <w:r w:rsidR="00E21231">
      <w:instrText xml:space="preserve"> SAVEDATE  \@ "yyyy" </w:instrText>
    </w:r>
    <w:r w:rsidR="00E21231">
      <w:fldChar w:fldCharType="separate"/>
    </w:r>
    <w:r w:rsidR="0045419B">
      <w:rPr>
        <w:noProof/>
      </w:rPr>
      <w:t>2024</w:t>
    </w:r>
    <w:r w:rsidR="00E21231"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FE6B0C" w:rsidRDefault="00A32380" w14:paraId="74449B3F" w14:textId="13F1A4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38333A18" wp14:editId="4876CA9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1829699052" name="Text Box 1829699052" descr="Public - KMD A/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32380" w:rsidR="00A32380" w:rsidP="00A32380" w:rsidRDefault="00A32380" w14:paraId="188839D5" w14:textId="3D1F5966">
                          <w:pPr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32380">
                            <w:rPr>
                              <w:rFonts w:eastAsia="Verdana" w:cs="Verdana"/>
                              <w:noProof/>
                              <w:color w:val="000000"/>
                              <w:sz w:val="20"/>
                              <w:szCs w:val="20"/>
                            </w:rPr>
                            <w:t>Public - KMD A/S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8333A18">
              <v:stroke joinstyle="miter"/>
              <v:path gradientshapeok="t" o:connecttype="rect"/>
            </v:shapetype>
            <v:shape id="Text Box 1829699052" style="position:absolute;margin-left:0;margin-top:0;width:34.95pt;height:34.95pt;z-index:25165824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Public - KMD A/S" o:spid="_x0000_s1034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>
              <v:textbox style="mso-fit-shape-to-text:t" inset="20pt,0,0,15pt">
                <w:txbxContent>
                  <w:p w:rsidRPr="00A32380" w:rsidR="00A32380" w:rsidP="00A32380" w:rsidRDefault="00A32380" w14:paraId="188839D5" w14:textId="3D1F5966">
                    <w:pPr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</w:pPr>
                    <w:r w:rsidRPr="00A32380">
                      <w:rPr>
                        <w:rFonts w:eastAsia="Verdana" w:cs="Verdana"/>
                        <w:noProof/>
                        <w:color w:val="000000"/>
                        <w:sz w:val="20"/>
                        <w:szCs w:val="20"/>
                      </w:rPr>
                      <w:t>Public - KMD A/S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39B0" w:rsidP="009E4B94" w:rsidRDefault="002839B0" w14:paraId="5945B1F9" w14:textId="77777777">
      <w:pPr>
        <w:spacing w:line="240" w:lineRule="auto"/>
      </w:pPr>
      <w:r>
        <w:separator/>
      </w:r>
    </w:p>
  </w:footnote>
  <w:footnote w:type="continuationSeparator" w:id="0">
    <w:p w:rsidR="002839B0" w:rsidP="009E4B94" w:rsidRDefault="002839B0" w14:paraId="0914EEBC" w14:textId="77777777">
      <w:pPr>
        <w:spacing w:line="240" w:lineRule="auto"/>
      </w:pPr>
      <w:r>
        <w:continuationSeparator/>
      </w:r>
    </w:p>
  </w:footnote>
  <w:footnote w:type="continuationNotice" w:id="1">
    <w:p w:rsidR="002839B0" w:rsidRDefault="002839B0" w14:paraId="2F87B285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011D" w:rsidRDefault="0033011D" w14:paraId="19C242F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411AA8" w:rsidP="00411AA8" w:rsidRDefault="00411AA8" w14:paraId="55D64894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0C5A97AB" wp14:editId="0A792010">
              <wp:simplePos x="0" y="0"/>
              <wp:positionH relativeFrom="page">
                <wp:align>center</wp:align>
              </wp:positionH>
              <wp:positionV relativeFrom="page">
                <wp:posOffset>5292725</wp:posOffset>
              </wp:positionV>
              <wp:extent cx="6048000" cy="4561200"/>
              <wp:effectExtent l="0" t="0" r="10160" b="11430"/>
              <wp:wrapNone/>
              <wp:docPr id="9" name="Text Box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6048000" cy="456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jc w:val="center"/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519"/>
                          </w:tblGrid>
                          <w:tr w:rsidR="00411AA8" w:rsidTr="00781ACD" w14:paraId="07F34BB7" w14:textId="77777777">
                            <w:trPr>
                              <w:cantSplit/>
                              <w:trHeight w:val="7088" w:hRule="exact"/>
                              <w:jc w:val="center"/>
                            </w:trPr>
                            <w:tc>
                              <w:tcPr>
                                <w:tcW w:w="9519" w:type="dxa"/>
                                <w:shd w:val="clear" w:color="auto" w:fill="FFFFFF"/>
                              </w:tcPr>
                              <w:p w:rsidR="00411AA8" w:rsidP="00781ACD" w:rsidRDefault="00411AA8" w14:paraId="16B71026" w14:textId="77777777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411AA8" w:rsidTr="00781ACD" w14:paraId="406FFB68" w14:textId="77777777">
                            <w:trPr>
                              <w:cantSplit/>
                              <w:trHeight w:val="85" w:hRule="exact"/>
                              <w:jc w:val="center"/>
                            </w:trPr>
                            <w:tc>
                              <w:tcPr>
                                <w:tcW w:w="9519" w:type="dxa"/>
                                <w:shd w:val="clear" w:color="auto" w:fill="43B02A"/>
                              </w:tcPr>
                              <w:p w:rsidR="00411AA8" w:rsidP="00781ACD" w:rsidRDefault="00411AA8" w14:paraId="1BAC6A20" w14:textId="77777777">
                                <w:pPr>
                                  <w:jc w:val="center"/>
                                </w:pPr>
                              </w:p>
                            </w:tc>
                          </w:tr>
                        </w:tbl>
                        <w:p w:rsidR="00411AA8" w:rsidP="00411AA8" w:rsidRDefault="00411AA8" w14:paraId="230C9DF3" w14:textId="77777777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0C5A97AB">
              <v:stroke joinstyle="miter"/>
              <v:path gradientshapeok="t" o:connecttype="rect"/>
            </v:shapetype>
            <v:shape id="Text Box 9" style="position:absolute;margin-left:0;margin-top:416.75pt;width:476.2pt;height:359.15pt;z-index:25165824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">
              <o:lock v:ext="edit" aspectratio="t"/>
              <v:textbox inset="0,0,0,0">
                <w:txbxContent>
                  <w:tbl>
                    <w:tblPr>
                      <w:tblStyle w:val="TableGrid"/>
                      <w:tblW w:w="0" w:type="auto"/>
                      <w:jc w:val="center"/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519"/>
                    </w:tblGrid>
                    <w:tr w:rsidR="00411AA8" w:rsidTr="00781ACD" w14:paraId="07F34BB7" w14:textId="77777777">
                      <w:trPr>
                        <w:cantSplit/>
                        <w:trHeight w:val="7088" w:hRule="exact"/>
                        <w:jc w:val="center"/>
                      </w:trPr>
                      <w:tc>
                        <w:tcPr>
                          <w:tcW w:w="9519" w:type="dxa"/>
                          <w:shd w:val="clear" w:color="auto" w:fill="FFFFFF"/>
                        </w:tcPr>
                        <w:p w:rsidR="00411AA8" w:rsidP="00781ACD" w:rsidRDefault="00411AA8" w14:paraId="16B71026" w14:textId="77777777">
                          <w:pPr>
                            <w:jc w:val="center"/>
                          </w:pPr>
                        </w:p>
                      </w:tc>
                    </w:tr>
                    <w:tr w:rsidR="00411AA8" w:rsidTr="00781ACD" w14:paraId="406FFB68" w14:textId="77777777">
                      <w:trPr>
                        <w:cantSplit/>
                        <w:trHeight w:val="85" w:hRule="exact"/>
                        <w:jc w:val="center"/>
                      </w:trPr>
                      <w:tc>
                        <w:tcPr>
                          <w:tcW w:w="9519" w:type="dxa"/>
                          <w:shd w:val="clear" w:color="auto" w:fill="43B02A"/>
                        </w:tcPr>
                        <w:p w:rsidR="00411AA8" w:rsidP="00781ACD" w:rsidRDefault="00411AA8" w14:paraId="1BAC6A20" w14:textId="77777777">
                          <w:pPr>
                            <w:jc w:val="center"/>
                          </w:pPr>
                        </w:p>
                      </w:tc>
                    </w:tr>
                  </w:tbl>
                  <w:p w:rsidR="00411AA8" w:rsidP="00411AA8" w:rsidRDefault="00411AA8" w14:paraId="230C9DF3" w14:textId="77777777">
                    <w:pPr>
                      <w:jc w:val="cent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3CFCE57" wp14:editId="362BD937">
              <wp:simplePos x="0" y="0"/>
              <wp:positionH relativeFrom="page">
                <wp:posOffset>252095</wp:posOffset>
              </wp:positionH>
              <wp:positionV relativeFrom="page">
                <wp:posOffset>252095</wp:posOffset>
              </wp:positionV>
              <wp:extent cx="7056000" cy="10188000"/>
              <wp:effectExtent l="0" t="0" r="0" b="381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56000" cy="10188000"/>
                      </a:xfrm>
                      <a:prstGeom prst="rect">
                        <a:avLst/>
                      </a:prstGeom>
                      <a:solidFill>
                        <a:srgbClr val="F5F5F6"/>
                      </a:solidFill>
                      <a:ln w="6350">
                        <a:noFill/>
                      </a:ln>
                    </wps:spPr>
                    <wps:txbx>
                      <w:txbxContent>
                        <w:tbl>
                          <w:tblPr>
                            <w:tblStyle w:val="TableGrid"/>
                            <w:tblW w:w="11113" w:type="dxa"/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113"/>
                          </w:tblGrid>
                          <w:tr w:rsidR="00411AA8" w14:paraId="74B6BAE1" w14:textId="77777777">
                            <w:trPr>
                              <w:cantSplit/>
                              <w:trHeight w:val="11453" w:hRule="exact"/>
                            </w:trPr>
                            <w:tc>
                              <w:tcPr>
                                <w:tcW w:w="7927" w:type="dxa"/>
                                <w:shd w:val="clear" w:color="auto" w:fill="auto"/>
                              </w:tcPr>
                              <w:p w:rsidR="00411AA8" w:rsidP="00411AA8" w:rsidRDefault="00411AA8" w14:paraId="3EFFC1B3" w14:textId="77777777">
                                <w:pPr>
                                  <w:pStyle w:val="Header"/>
                                </w:pPr>
                                <w:bookmarkStart w:name="FrontpagePicture" w:id="0"/>
                                <w:bookmarkEnd w:id="0"/>
                              </w:p>
                            </w:tc>
                          </w:tr>
                          <w:tr w:rsidR="00411AA8" w14:paraId="38013832" w14:textId="77777777">
                            <w:trPr>
                              <w:cantSplit/>
                              <w:trHeight w:val="4542" w:hRule="exact"/>
                            </w:trPr>
                            <w:tc>
                              <w:tcPr>
                                <w:tcW w:w="7927" w:type="dxa"/>
                                <w:shd w:val="clear" w:color="auto" w:fill="F5F5F6"/>
                              </w:tcPr>
                              <w:p w:rsidR="00411AA8" w:rsidP="00411AA8" w:rsidRDefault="00411AA8" w14:paraId="212C3530" w14:textId="77777777">
                                <w:pPr>
                                  <w:pStyle w:val="Header"/>
                                </w:pPr>
                              </w:p>
                            </w:tc>
                          </w:tr>
                        </w:tbl>
                        <w:p w:rsidR="00411AA8" w:rsidRDefault="00411AA8" w14:paraId="21D5B420" w14:textId="77777777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4" style="position:absolute;margin-left:19.85pt;margin-top:19.85pt;width:555.6pt;height:802.2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7" fillcolor="#f5f5f6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" w14:anchorId="63CFCE57">
              <v:textbox inset="0,0,0,0">
                <w:txbxContent>
                  <w:tbl>
                    <w:tblPr>
                      <w:tblStyle w:val="TableGrid"/>
                      <w:tblW w:w="11113" w:type="dxa"/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113"/>
                    </w:tblGrid>
                    <w:tr w:rsidR="00411AA8" w14:paraId="74B6BAE1" w14:textId="77777777">
                      <w:trPr>
                        <w:cantSplit/>
                        <w:trHeight w:val="11453" w:hRule="exact"/>
                      </w:trPr>
                      <w:tc>
                        <w:tcPr>
                          <w:tcW w:w="7927" w:type="dxa"/>
                          <w:shd w:val="clear" w:color="auto" w:fill="auto"/>
                        </w:tcPr>
                        <w:p w:rsidR="00411AA8" w:rsidP="00411AA8" w:rsidRDefault="00411AA8" w14:paraId="3EFFC1B3" w14:textId="77777777">
                          <w:pPr>
                            <w:pStyle w:val="Header"/>
                          </w:pPr>
                        </w:p>
                      </w:tc>
                    </w:tr>
                    <w:tr w:rsidR="00411AA8" w14:paraId="38013832" w14:textId="77777777">
                      <w:trPr>
                        <w:cantSplit/>
                        <w:trHeight w:val="4542" w:hRule="exact"/>
                      </w:trPr>
                      <w:tc>
                        <w:tcPr>
                          <w:tcW w:w="7927" w:type="dxa"/>
                          <w:shd w:val="clear" w:color="auto" w:fill="F5F5F6"/>
                        </w:tcPr>
                        <w:p w:rsidR="00411AA8" w:rsidP="00411AA8" w:rsidRDefault="00411AA8" w14:paraId="212C3530" w14:textId="77777777">
                          <w:pPr>
                            <w:pStyle w:val="Header"/>
                          </w:pPr>
                        </w:p>
                      </w:tc>
                    </w:tr>
                  </w:tbl>
                  <w:p w:rsidR="00411AA8" w:rsidRDefault="00411AA8" w14:paraId="21D5B420" w14:textId="77777777"/>
                </w:txbxContent>
              </v:textbox>
              <w10:wrap anchorx="page" anchory="page"/>
            </v:shape>
          </w:pict>
        </mc:Fallback>
      </mc:AlternateContent>
    </w:r>
  </w:p>
  <w:p w:rsidR="00672FD7" w:rsidP="00411AA8" w:rsidRDefault="00672FD7" w14:paraId="18AB43D7" w14:textId="77777777">
    <w:pPr>
      <w:pStyle w:val="Header"/>
    </w:pPr>
  </w:p>
  <w:p w:rsidR="00411AA8" w:rsidP="00411AA8" w:rsidRDefault="00411AA8" w14:paraId="7D563C0F" w14:textId="77777777">
    <w:pPr>
      <w:pStyle w:val="Header"/>
    </w:pPr>
  </w:p>
  <w:p w:rsidRPr="00411AA8" w:rsidR="00411AA8" w:rsidP="00411AA8" w:rsidRDefault="00411AA8" w14:paraId="704B0B0D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011D" w:rsidRDefault="0033011D" w14:paraId="3F9F4F26" w14:textId="777777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72FD7" w:rsidP="00A753A4" w:rsidRDefault="003013F3" w14:paraId="34C5D477" w14:textId="57E1CC86">
    <w:pPr>
      <w:pStyle w:val="Header"/>
    </w:pPr>
    <w:r>
      <w:rPr>
        <w:rStyle w:val="HeaderOverskrift"/>
      </w:rPr>
      <w:fldChar w:fldCharType="begin"/>
    </w:r>
    <w:r>
      <w:rPr>
        <w:rStyle w:val="HeaderOverskrift"/>
      </w:rPr>
      <w:instrText xml:space="preserve"> STYLEREF  "Forside - Emnetekst" </w:instrText>
    </w:r>
    <w:r>
      <w:rPr>
        <w:rStyle w:val="HeaderOverskrift"/>
      </w:rPr>
      <w:fldChar w:fldCharType="separate"/>
    </w:r>
    <w:r w:rsidR="002613BC">
      <w:rPr>
        <w:rStyle w:val="HeaderOverskrift"/>
        <w:noProof/>
      </w:rPr>
      <w:t>Snitfladebeskrivelse</w:t>
    </w:r>
    <w:r>
      <w:rPr>
        <w:rStyle w:val="HeaderOverskrift"/>
      </w:rPr>
      <w:fldChar w:fldCharType="end"/>
    </w:r>
    <w:r>
      <w:t xml:space="preserve"> </w:t>
    </w:r>
    <w:r w:rsidR="00A753A4">
      <w:t xml:space="preserve">| </w:t>
    </w:r>
    <w:r w:rsidR="00DD082E">
      <w:fldChar w:fldCharType="begin"/>
    </w:r>
    <w:r w:rsidR="00DD082E">
      <w:instrText xml:space="preserve"> STYLEREF  "Forside - Titel" </w:instrText>
    </w:r>
    <w:r w:rsidR="00DD082E">
      <w:fldChar w:fldCharType="separate"/>
    </w:r>
    <w:r w:rsidR="002613BC">
      <w:rPr>
        <w:noProof/>
      </w:rPr>
      <w:t>Dataservice – Hent ansættelsesforhold</w:t>
    </w:r>
    <w:r w:rsidR="00DD082E">
      <w:rPr>
        <w:noProof/>
      </w:rPr>
      <w:fldChar w:fldCharType="end"/>
    </w:r>
  </w:p>
  <w:p w:rsidRPr="00A753A4" w:rsidR="00507DF4" w:rsidP="00A753A4" w:rsidRDefault="00507DF4" w14:paraId="2474B0AC" w14:textId="77777777">
    <w:pPr>
      <w:pStyle w:val="Header"/>
    </w:pPr>
    <w:r>
      <w:rPr>
        <w:noProof/>
      </w:rPr>
      <w:drawing>
        <wp:anchor distT="0" distB="0" distL="114300" distR="114300" simplePos="0" relativeHeight="251658244" behindDoc="0" locked="1" layoutInCell="1" allowOverlap="1" wp14:anchorId="06E12BE1" wp14:editId="075D05E0">
          <wp:simplePos x="0" y="0"/>
          <wp:positionH relativeFrom="page">
            <wp:posOffset>5765800</wp:posOffset>
          </wp:positionH>
          <wp:positionV relativeFrom="page">
            <wp:posOffset>446405</wp:posOffset>
          </wp:positionV>
          <wp:extent cx="1080000" cy="241200"/>
          <wp:effectExtent l="0" t="0" r="6350" b="6985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KMD 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2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71266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628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6453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44688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105F2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4DB234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F289E7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337ECB8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84D20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F2810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5C62121"/>
    <w:multiLevelType w:val="multilevel"/>
    <w:tmpl w:val="BA281AE0"/>
    <w:lvl w:ilvl="0">
      <w:start w:val="1"/>
      <w:numFmt w:val="decimal"/>
      <w:pStyle w:val="Talopstilling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743DFD"/>
    <w:multiLevelType w:val="hybridMultilevel"/>
    <w:tmpl w:val="A54AAE64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C2015CA"/>
    <w:multiLevelType w:val="hybridMultilevel"/>
    <w:tmpl w:val="3034B96C"/>
    <w:lvl w:ilvl="0" w:tplc="77F8DFDA">
      <w:start w:val="1"/>
      <w:numFmt w:val="bullet"/>
      <w:pStyle w:val="Punktopstilling"/>
      <w:lvlText w:val=""/>
      <w:lvlJc w:val="left"/>
      <w:pPr>
        <w:tabs>
          <w:tab w:val="num" w:pos="360"/>
        </w:tabs>
        <w:ind w:left="357" w:hanging="357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CBF680F"/>
    <w:multiLevelType w:val="multilevel"/>
    <w:tmpl w:val="372283E4"/>
    <w:lvl w:ilvl="0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hint="default" w:ascii="Symbol" w:hAnsi="Symbol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hint="default" w:ascii="Symbol" w:hAnsi="Symbol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hint="default" w:ascii="Symbol" w:hAnsi="Symbol"/>
        <w:color w:val="auto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hint="default" w:ascii="Symbol" w:hAnsi="Symbol"/>
        <w:color w:val="auto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hint="default" w:ascii="Symbol" w:hAnsi="Symbol"/>
        <w:color w:val="auto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ind w:left="2556" w:hanging="284"/>
      </w:pPr>
      <w:rPr>
        <w:rFonts w:hint="default" w:ascii="Symbol" w:hAnsi="Symbol"/>
        <w:color w:val="auto"/>
      </w:rPr>
    </w:lvl>
  </w:abstractNum>
  <w:abstractNum w:abstractNumId="14" w15:restartNumberingAfterBreak="0">
    <w:nsid w:val="2F5350E6"/>
    <w:multiLevelType w:val="hybridMultilevel"/>
    <w:tmpl w:val="DF7AF486"/>
    <w:lvl w:ilvl="0" w:tplc="79BC8922">
      <w:start w:val="1"/>
      <w:numFmt w:val="bullet"/>
      <w:pStyle w:val="Punktopstilling-under"/>
      <w:lvlText w:val=""/>
      <w:lvlJc w:val="left"/>
      <w:pPr>
        <w:tabs>
          <w:tab w:val="num" w:pos="717"/>
        </w:tabs>
        <w:ind w:left="717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23D730D"/>
    <w:multiLevelType w:val="hybridMultilevel"/>
    <w:tmpl w:val="6BB8F200"/>
    <w:lvl w:ilvl="0" w:tplc="1F401A12">
      <w:start w:val="7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59D2123"/>
    <w:multiLevelType w:val="hybridMultilevel"/>
    <w:tmpl w:val="C58E6DD8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71D4420"/>
    <w:multiLevelType w:val="hybridMultilevel"/>
    <w:tmpl w:val="8E0E3B8A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B6505E5"/>
    <w:multiLevelType w:val="multilevel"/>
    <w:tmpl w:val="98AA1CE4"/>
    <w:lvl w:ilvl="0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0FF6CED"/>
    <w:multiLevelType w:val="multilevel"/>
    <w:tmpl w:val="7F7A036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91"/>
        </w:tabs>
        <w:ind w:left="639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0DE31D3"/>
    <w:multiLevelType w:val="hybridMultilevel"/>
    <w:tmpl w:val="4F3E8702"/>
    <w:lvl w:ilvl="0" w:tplc="4AAE6EE0">
      <w:start w:val="1"/>
      <w:numFmt w:val="lowerLetter"/>
      <w:pStyle w:val="Talopstilling-under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1" w15:restartNumberingAfterBreak="0">
    <w:nsid w:val="71CF665F"/>
    <w:multiLevelType w:val="hybridMultilevel"/>
    <w:tmpl w:val="253CDCFE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E20588C"/>
    <w:multiLevelType w:val="multilevel"/>
    <w:tmpl w:val="6FB043B0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36"/>
        </w:tabs>
        <w:ind w:left="2722" w:hanging="9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577"/>
        </w:tabs>
        <w:ind w:left="3119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hint="default"/>
      </w:rPr>
    </w:lvl>
  </w:abstractNum>
  <w:abstractNum w:abstractNumId="23" w15:restartNumberingAfterBreak="0">
    <w:nsid w:val="7FB354B8"/>
    <w:multiLevelType w:val="multilevel"/>
    <w:tmpl w:val="2DF478C6"/>
    <w:lvl w:ilvl="0">
      <w:start w:val="1"/>
      <w:numFmt w:val="bullet"/>
      <w:pStyle w:val="ListBullet"/>
      <w:lvlText w:val=""/>
      <w:lvlJc w:val="left"/>
      <w:pPr>
        <w:ind w:left="284" w:hanging="284"/>
      </w:pPr>
      <w:rPr>
        <w:rFonts w:hint="default" w:ascii="Wingdings" w:hAnsi="Wingdings"/>
        <w:color w:val="43B02A"/>
      </w:rPr>
    </w:lvl>
    <w:lvl w:ilvl="1">
      <w:start w:val="1"/>
      <w:numFmt w:val="bullet"/>
      <w:lvlText w:val=""/>
      <w:lvlJc w:val="left"/>
      <w:pPr>
        <w:ind w:left="568" w:hanging="284"/>
      </w:pPr>
      <w:rPr>
        <w:rFonts w:hint="default" w:ascii="Wingdings" w:hAnsi="Wingdings"/>
        <w:color w:val="43B02A"/>
      </w:rPr>
    </w:lvl>
    <w:lvl w:ilvl="2">
      <w:start w:val="1"/>
      <w:numFmt w:val="bullet"/>
      <w:lvlText w:val=""/>
      <w:lvlJc w:val="left"/>
      <w:pPr>
        <w:ind w:left="852" w:hanging="284"/>
      </w:pPr>
      <w:rPr>
        <w:rFonts w:hint="default" w:ascii="Wingdings" w:hAnsi="Wingdings"/>
        <w:color w:val="43B02A"/>
      </w:rPr>
    </w:lvl>
    <w:lvl w:ilvl="3">
      <w:start w:val="1"/>
      <w:numFmt w:val="bullet"/>
      <w:lvlText w:val=""/>
      <w:lvlJc w:val="left"/>
      <w:pPr>
        <w:ind w:left="1136" w:hanging="284"/>
      </w:pPr>
      <w:rPr>
        <w:rFonts w:hint="default" w:ascii="Wingdings" w:hAnsi="Wingdings"/>
        <w:color w:val="43B02A"/>
      </w:rPr>
    </w:lvl>
    <w:lvl w:ilvl="4">
      <w:start w:val="1"/>
      <w:numFmt w:val="bullet"/>
      <w:lvlText w:val=""/>
      <w:lvlJc w:val="left"/>
      <w:pPr>
        <w:ind w:left="1420" w:hanging="284"/>
      </w:pPr>
      <w:rPr>
        <w:rFonts w:hint="default" w:ascii="Wingdings" w:hAnsi="Wingdings"/>
        <w:color w:val="43B02A"/>
      </w:rPr>
    </w:lvl>
    <w:lvl w:ilvl="5">
      <w:start w:val="1"/>
      <w:numFmt w:val="bullet"/>
      <w:lvlText w:val=""/>
      <w:lvlJc w:val="left"/>
      <w:pPr>
        <w:ind w:left="1704" w:hanging="284"/>
      </w:pPr>
      <w:rPr>
        <w:rFonts w:hint="default" w:ascii="Wingdings" w:hAnsi="Wingdings"/>
        <w:color w:val="43B02A"/>
      </w:rPr>
    </w:lvl>
    <w:lvl w:ilvl="6">
      <w:start w:val="1"/>
      <w:numFmt w:val="bullet"/>
      <w:lvlText w:val=""/>
      <w:lvlJc w:val="left"/>
      <w:pPr>
        <w:ind w:left="1988" w:hanging="284"/>
      </w:pPr>
      <w:rPr>
        <w:rFonts w:hint="default" w:ascii="Wingdings" w:hAnsi="Wingdings"/>
        <w:color w:val="43B02A"/>
      </w:rPr>
    </w:lvl>
    <w:lvl w:ilvl="7">
      <w:start w:val="1"/>
      <w:numFmt w:val="bullet"/>
      <w:lvlText w:val=""/>
      <w:lvlJc w:val="left"/>
      <w:pPr>
        <w:ind w:left="2272" w:hanging="284"/>
      </w:pPr>
      <w:rPr>
        <w:rFonts w:hint="default" w:ascii="Wingdings" w:hAnsi="Wingdings"/>
        <w:color w:val="43B02A"/>
      </w:rPr>
    </w:lvl>
    <w:lvl w:ilvl="8">
      <w:start w:val="1"/>
      <w:numFmt w:val="bullet"/>
      <w:lvlText w:val=""/>
      <w:lvlJc w:val="left"/>
      <w:pPr>
        <w:ind w:left="2556" w:hanging="284"/>
      </w:pPr>
      <w:rPr>
        <w:rFonts w:hint="default" w:ascii="Wingdings" w:hAnsi="Wingdings"/>
        <w:color w:val="43B02A"/>
      </w:rPr>
    </w:lvl>
  </w:abstractNum>
  <w:num w:numId="1" w16cid:durableId="176190102">
    <w:abstractNumId w:val="23"/>
  </w:num>
  <w:num w:numId="2" w16cid:durableId="1727726662">
    <w:abstractNumId w:val="7"/>
  </w:num>
  <w:num w:numId="3" w16cid:durableId="1259875844">
    <w:abstractNumId w:val="6"/>
  </w:num>
  <w:num w:numId="4" w16cid:durableId="999381242">
    <w:abstractNumId w:val="5"/>
  </w:num>
  <w:num w:numId="5" w16cid:durableId="1360544159">
    <w:abstractNumId w:val="4"/>
  </w:num>
  <w:num w:numId="6" w16cid:durableId="2041516537">
    <w:abstractNumId w:val="22"/>
  </w:num>
  <w:num w:numId="7" w16cid:durableId="766267786">
    <w:abstractNumId w:val="3"/>
  </w:num>
  <w:num w:numId="8" w16cid:durableId="863713524">
    <w:abstractNumId w:val="2"/>
  </w:num>
  <w:num w:numId="9" w16cid:durableId="416944135">
    <w:abstractNumId w:val="1"/>
  </w:num>
  <w:num w:numId="10" w16cid:durableId="999232780">
    <w:abstractNumId w:val="0"/>
  </w:num>
  <w:num w:numId="11" w16cid:durableId="1996493942">
    <w:abstractNumId w:val="8"/>
  </w:num>
  <w:num w:numId="12" w16cid:durableId="1683118401">
    <w:abstractNumId w:val="22"/>
    <w:lvlOverride w:ilvl="0">
      <w:lvl w:ilvl="0">
        <w:start w:val="1"/>
        <w:numFmt w:val="decimal"/>
        <w:pStyle w:val="ListNumber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588" w:hanging="62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81" w:hanging="79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52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665" w:hanging="107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92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119" w:hanging="153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45" w:hanging="1757"/>
        </w:pPr>
        <w:rPr>
          <w:rFonts w:hint="default"/>
        </w:rPr>
      </w:lvl>
    </w:lvlOverride>
  </w:num>
  <w:num w:numId="13" w16cid:durableId="179589184">
    <w:abstractNumId w:val="13"/>
  </w:num>
  <w:num w:numId="14" w16cid:durableId="1401100631">
    <w:abstractNumId w:val="9"/>
  </w:num>
  <w:num w:numId="15" w16cid:durableId="658271558">
    <w:abstractNumId w:val="19"/>
  </w:num>
  <w:num w:numId="16" w16cid:durableId="1813599794">
    <w:abstractNumId w:val="14"/>
  </w:num>
  <w:num w:numId="17" w16cid:durableId="245767349">
    <w:abstractNumId w:val="12"/>
  </w:num>
  <w:num w:numId="18" w16cid:durableId="2048142022">
    <w:abstractNumId w:val="10"/>
  </w:num>
  <w:num w:numId="19" w16cid:durableId="467213544">
    <w:abstractNumId w:val="20"/>
  </w:num>
  <w:num w:numId="20" w16cid:durableId="502093597">
    <w:abstractNumId w:val="16"/>
  </w:num>
  <w:num w:numId="21" w16cid:durableId="896015362">
    <w:abstractNumId w:val="18"/>
  </w:num>
  <w:num w:numId="22" w16cid:durableId="829760412">
    <w:abstractNumId w:val="11"/>
  </w:num>
  <w:num w:numId="23" w16cid:durableId="1464469936">
    <w:abstractNumId w:val="21"/>
  </w:num>
  <w:num w:numId="24" w16cid:durableId="1290622960">
    <w:abstractNumId w:val="17"/>
  </w:num>
  <w:num w:numId="25" w16cid:durableId="19059434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trackRevisions w:val="false"/>
  <w:defaultTabStop w:val="130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B0C"/>
    <w:rsid w:val="000007B3"/>
    <w:rsid w:val="00001A96"/>
    <w:rsid w:val="00004865"/>
    <w:rsid w:val="00036742"/>
    <w:rsid w:val="0004633C"/>
    <w:rsid w:val="000550A6"/>
    <w:rsid w:val="0006053E"/>
    <w:rsid w:val="000611A4"/>
    <w:rsid w:val="0006139D"/>
    <w:rsid w:val="000655F3"/>
    <w:rsid w:val="00076BE1"/>
    <w:rsid w:val="000837A5"/>
    <w:rsid w:val="0009128C"/>
    <w:rsid w:val="00094ABD"/>
    <w:rsid w:val="000A5605"/>
    <w:rsid w:val="000A5973"/>
    <w:rsid w:val="000B2596"/>
    <w:rsid w:val="000B3D5D"/>
    <w:rsid w:val="000B66E6"/>
    <w:rsid w:val="000C5A2B"/>
    <w:rsid w:val="000C61A8"/>
    <w:rsid w:val="000E6742"/>
    <w:rsid w:val="000F2025"/>
    <w:rsid w:val="000F5324"/>
    <w:rsid w:val="001002CC"/>
    <w:rsid w:val="00107327"/>
    <w:rsid w:val="001203D7"/>
    <w:rsid w:val="00120C0B"/>
    <w:rsid w:val="0013136D"/>
    <w:rsid w:val="0013244F"/>
    <w:rsid w:val="00142613"/>
    <w:rsid w:val="0014498F"/>
    <w:rsid w:val="00174E11"/>
    <w:rsid w:val="001750AE"/>
    <w:rsid w:val="00182651"/>
    <w:rsid w:val="00191C2B"/>
    <w:rsid w:val="00193A07"/>
    <w:rsid w:val="00196694"/>
    <w:rsid w:val="001A02D3"/>
    <w:rsid w:val="001A686F"/>
    <w:rsid w:val="001B39E7"/>
    <w:rsid w:val="001F3EE8"/>
    <w:rsid w:val="002052B0"/>
    <w:rsid w:val="00220D37"/>
    <w:rsid w:val="00230974"/>
    <w:rsid w:val="002358E0"/>
    <w:rsid w:val="002439DF"/>
    <w:rsid w:val="00244D70"/>
    <w:rsid w:val="002522C2"/>
    <w:rsid w:val="002613BC"/>
    <w:rsid w:val="00272012"/>
    <w:rsid w:val="002839B0"/>
    <w:rsid w:val="002926E7"/>
    <w:rsid w:val="00292B86"/>
    <w:rsid w:val="00293DED"/>
    <w:rsid w:val="0029776A"/>
    <w:rsid w:val="002A0535"/>
    <w:rsid w:val="002B2643"/>
    <w:rsid w:val="002B3917"/>
    <w:rsid w:val="002C2089"/>
    <w:rsid w:val="002C5297"/>
    <w:rsid w:val="002D0B97"/>
    <w:rsid w:val="002D5562"/>
    <w:rsid w:val="002E27B6"/>
    <w:rsid w:val="002E5AF0"/>
    <w:rsid w:val="002E64B5"/>
    <w:rsid w:val="002E74A4"/>
    <w:rsid w:val="003013F3"/>
    <w:rsid w:val="00306F5F"/>
    <w:rsid w:val="003115B1"/>
    <w:rsid w:val="0031241B"/>
    <w:rsid w:val="00313810"/>
    <w:rsid w:val="003221AD"/>
    <w:rsid w:val="0033011D"/>
    <w:rsid w:val="00336E4F"/>
    <w:rsid w:val="0035076A"/>
    <w:rsid w:val="00364018"/>
    <w:rsid w:val="00371214"/>
    <w:rsid w:val="003A16F0"/>
    <w:rsid w:val="003A6D0B"/>
    <w:rsid w:val="003B35B0"/>
    <w:rsid w:val="003C4F9F"/>
    <w:rsid w:val="003C60F1"/>
    <w:rsid w:val="003D1235"/>
    <w:rsid w:val="003E0220"/>
    <w:rsid w:val="003F04E4"/>
    <w:rsid w:val="0040087D"/>
    <w:rsid w:val="00406DC4"/>
    <w:rsid w:val="00411AA8"/>
    <w:rsid w:val="00412018"/>
    <w:rsid w:val="00412561"/>
    <w:rsid w:val="004148CB"/>
    <w:rsid w:val="00420F34"/>
    <w:rsid w:val="00421ABD"/>
    <w:rsid w:val="0042272B"/>
    <w:rsid w:val="00423517"/>
    <w:rsid w:val="00424709"/>
    <w:rsid w:val="00424AD9"/>
    <w:rsid w:val="00441EA7"/>
    <w:rsid w:val="0045419B"/>
    <w:rsid w:val="0046050E"/>
    <w:rsid w:val="00466392"/>
    <w:rsid w:val="00466638"/>
    <w:rsid w:val="00466ABB"/>
    <w:rsid w:val="0046708B"/>
    <w:rsid w:val="0047793D"/>
    <w:rsid w:val="00477D2F"/>
    <w:rsid w:val="00492766"/>
    <w:rsid w:val="004A3823"/>
    <w:rsid w:val="004A5345"/>
    <w:rsid w:val="004A5FFD"/>
    <w:rsid w:val="004A7DE2"/>
    <w:rsid w:val="004C01B2"/>
    <w:rsid w:val="004C1233"/>
    <w:rsid w:val="004D0E72"/>
    <w:rsid w:val="004E5B7C"/>
    <w:rsid w:val="004F1ED7"/>
    <w:rsid w:val="004F7D0F"/>
    <w:rsid w:val="00507398"/>
    <w:rsid w:val="00507DF4"/>
    <w:rsid w:val="0051594B"/>
    <w:rsid w:val="005178A7"/>
    <w:rsid w:val="00517A5F"/>
    <w:rsid w:val="00521349"/>
    <w:rsid w:val="00530D84"/>
    <w:rsid w:val="0053673B"/>
    <w:rsid w:val="00540F6F"/>
    <w:rsid w:val="00543EF2"/>
    <w:rsid w:val="005530E1"/>
    <w:rsid w:val="00564C21"/>
    <w:rsid w:val="00577429"/>
    <w:rsid w:val="00581587"/>
    <w:rsid w:val="00582AE7"/>
    <w:rsid w:val="00592788"/>
    <w:rsid w:val="00594ED3"/>
    <w:rsid w:val="005A28D4"/>
    <w:rsid w:val="005A6522"/>
    <w:rsid w:val="005B1FDD"/>
    <w:rsid w:val="005C5F97"/>
    <w:rsid w:val="005D0FDB"/>
    <w:rsid w:val="005D4397"/>
    <w:rsid w:val="005D4FE5"/>
    <w:rsid w:val="005D7DE3"/>
    <w:rsid w:val="005E1D46"/>
    <w:rsid w:val="005E44DF"/>
    <w:rsid w:val="005F0B2F"/>
    <w:rsid w:val="005F0D96"/>
    <w:rsid w:val="005F1580"/>
    <w:rsid w:val="005F2730"/>
    <w:rsid w:val="005F3ED8"/>
    <w:rsid w:val="005F6B57"/>
    <w:rsid w:val="005F73D7"/>
    <w:rsid w:val="00627067"/>
    <w:rsid w:val="00640875"/>
    <w:rsid w:val="00647675"/>
    <w:rsid w:val="00655B49"/>
    <w:rsid w:val="00656207"/>
    <w:rsid w:val="006625BC"/>
    <w:rsid w:val="00664CD6"/>
    <w:rsid w:val="00672FD7"/>
    <w:rsid w:val="00681D83"/>
    <w:rsid w:val="006900C2"/>
    <w:rsid w:val="00695F07"/>
    <w:rsid w:val="006A49F2"/>
    <w:rsid w:val="006A6A1C"/>
    <w:rsid w:val="006A6CE3"/>
    <w:rsid w:val="006B0AC1"/>
    <w:rsid w:val="006B30A9"/>
    <w:rsid w:val="006C1A10"/>
    <w:rsid w:val="006C4305"/>
    <w:rsid w:val="006D43EE"/>
    <w:rsid w:val="006D5FFD"/>
    <w:rsid w:val="006E5FAE"/>
    <w:rsid w:val="006F36E1"/>
    <w:rsid w:val="007008EE"/>
    <w:rsid w:val="0070267E"/>
    <w:rsid w:val="00706E32"/>
    <w:rsid w:val="0074547C"/>
    <w:rsid w:val="0075419F"/>
    <w:rsid w:val="007546AF"/>
    <w:rsid w:val="007562B3"/>
    <w:rsid w:val="00765934"/>
    <w:rsid w:val="00771B70"/>
    <w:rsid w:val="0077451B"/>
    <w:rsid w:val="0077522B"/>
    <w:rsid w:val="00781ACD"/>
    <w:rsid w:val="007A7953"/>
    <w:rsid w:val="007B1121"/>
    <w:rsid w:val="007C2A37"/>
    <w:rsid w:val="007D5CB0"/>
    <w:rsid w:val="007E373C"/>
    <w:rsid w:val="007F0990"/>
    <w:rsid w:val="007F6BC9"/>
    <w:rsid w:val="00802334"/>
    <w:rsid w:val="008144C5"/>
    <w:rsid w:val="00814C58"/>
    <w:rsid w:val="00823153"/>
    <w:rsid w:val="00836161"/>
    <w:rsid w:val="00841C92"/>
    <w:rsid w:val="008472BE"/>
    <w:rsid w:val="008701D4"/>
    <w:rsid w:val="00871A3F"/>
    <w:rsid w:val="00886BCD"/>
    <w:rsid w:val="00892D08"/>
    <w:rsid w:val="00893791"/>
    <w:rsid w:val="00893D17"/>
    <w:rsid w:val="00894070"/>
    <w:rsid w:val="008B5EBC"/>
    <w:rsid w:val="008C54D9"/>
    <w:rsid w:val="008C771F"/>
    <w:rsid w:val="008D1AE0"/>
    <w:rsid w:val="008D5885"/>
    <w:rsid w:val="008E07BC"/>
    <w:rsid w:val="008E3543"/>
    <w:rsid w:val="008E5A6D"/>
    <w:rsid w:val="008F32DF"/>
    <w:rsid w:val="008F4D20"/>
    <w:rsid w:val="008F71C4"/>
    <w:rsid w:val="00900833"/>
    <w:rsid w:val="0090212C"/>
    <w:rsid w:val="00906BD9"/>
    <w:rsid w:val="00914CFE"/>
    <w:rsid w:val="00926187"/>
    <w:rsid w:val="00930C23"/>
    <w:rsid w:val="00933DD6"/>
    <w:rsid w:val="009435A2"/>
    <w:rsid w:val="0094399D"/>
    <w:rsid w:val="0094757D"/>
    <w:rsid w:val="00951B25"/>
    <w:rsid w:val="0096357B"/>
    <w:rsid w:val="009737E4"/>
    <w:rsid w:val="0097401B"/>
    <w:rsid w:val="009751DC"/>
    <w:rsid w:val="00983B74"/>
    <w:rsid w:val="00990263"/>
    <w:rsid w:val="009A3877"/>
    <w:rsid w:val="009A4CCC"/>
    <w:rsid w:val="009B1618"/>
    <w:rsid w:val="009B22F5"/>
    <w:rsid w:val="009D1E80"/>
    <w:rsid w:val="009D20EF"/>
    <w:rsid w:val="009D3A82"/>
    <w:rsid w:val="009E12D2"/>
    <w:rsid w:val="009E24BB"/>
    <w:rsid w:val="009E2727"/>
    <w:rsid w:val="009E4A1A"/>
    <w:rsid w:val="009E4B94"/>
    <w:rsid w:val="009E71C1"/>
    <w:rsid w:val="00A12E5A"/>
    <w:rsid w:val="00A159D4"/>
    <w:rsid w:val="00A1675F"/>
    <w:rsid w:val="00A32380"/>
    <w:rsid w:val="00A37102"/>
    <w:rsid w:val="00A4226C"/>
    <w:rsid w:val="00A57B25"/>
    <w:rsid w:val="00A65283"/>
    <w:rsid w:val="00A661E2"/>
    <w:rsid w:val="00A70E75"/>
    <w:rsid w:val="00A71534"/>
    <w:rsid w:val="00A7208B"/>
    <w:rsid w:val="00A753A4"/>
    <w:rsid w:val="00A87BEF"/>
    <w:rsid w:val="00A91DA5"/>
    <w:rsid w:val="00AA182E"/>
    <w:rsid w:val="00AB4582"/>
    <w:rsid w:val="00AB5C55"/>
    <w:rsid w:val="00AC1DFB"/>
    <w:rsid w:val="00AC3D23"/>
    <w:rsid w:val="00AD379E"/>
    <w:rsid w:val="00AD3955"/>
    <w:rsid w:val="00AD5F89"/>
    <w:rsid w:val="00AD6F29"/>
    <w:rsid w:val="00AD76C0"/>
    <w:rsid w:val="00AE06D9"/>
    <w:rsid w:val="00AE2120"/>
    <w:rsid w:val="00AE4878"/>
    <w:rsid w:val="00AF0EAC"/>
    <w:rsid w:val="00AF1742"/>
    <w:rsid w:val="00AF1D02"/>
    <w:rsid w:val="00B00D92"/>
    <w:rsid w:val="00B02428"/>
    <w:rsid w:val="00B02723"/>
    <w:rsid w:val="00B0422A"/>
    <w:rsid w:val="00B11342"/>
    <w:rsid w:val="00B13C62"/>
    <w:rsid w:val="00B24E70"/>
    <w:rsid w:val="00B500DA"/>
    <w:rsid w:val="00B535F2"/>
    <w:rsid w:val="00B62E5E"/>
    <w:rsid w:val="00B916D5"/>
    <w:rsid w:val="00B91742"/>
    <w:rsid w:val="00BA78EC"/>
    <w:rsid w:val="00BB4255"/>
    <w:rsid w:val="00BD04EC"/>
    <w:rsid w:val="00BE2B57"/>
    <w:rsid w:val="00BF213E"/>
    <w:rsid w:val="00C01B06"/>
    <w:rsid w:val="00C12536"/>
    <w:rsid w:val="00C25670"/>
    <w:rsid w:val="00C270F2"/>
    <w:rsid w:val="00C3279E"/>
    <w:rsid w:val="00C328DA"/>
    <w:rsid w:val="00C35198"/>
    <w:rsid w:val="00C357EF"/>
    <w:rsid w:val="00C36281"/>
    <w:rsid w:val="00C47870"/>
    <w:rsid w:val="00C563EE"/>
    <w:rsid w:val="00C62710"/>
    <w:rsid w:val="00C63951"/>
    <w:rsid w:val="00C65600"/>
    <w:rsid w:val="00C74804"/>
    <w:rsid w:val="00CA0A7D"/>
    <w:rsid w:val="00CB3A9A"/>
    <w:rsid w:val="00CC05FC"/>
    <w:rsid w:val="00CC6322"/>
    <w:rsid w:val="00CC6538"/>
    <w:rsid w:val="00CD01DF"/>
    <w:rsid w:val="00CD1ABA"/>
    <w:rsid w:val="00CD5B12"/>
    <w:rsid w:val="00CE5168"/>
    <w:rsid w:val="00CE7EE4"/>
    <w:rsid w:val="00CF0003"/>
    <w:rsid w:val="00CF66BB"/>
    <w:rsid w:val="00D17BB0"/>
    <w:rsid w:val="00D23D1D"/>
    <w:rsid w:val="00D27D0E"/>
    <w:rsid w:val="00D3212D"/>
    <w:rsid w:val="00D34061"/>
    <w:rsid w:val="00D3752F"/>
    <w:rsid w:val="00D46DA2"/>
    <w:rsid w:val="00D5341E"/>
    <w:rsid w:val="00D53670"/>
    <w:rsid w:val="00D54C04"/>
    <w:rsid w:val="00D76FC6"/>
    <w:rsid w:val="00D82AAA"/>
    <w:rsid w:val="00D91C1A"/>
    <w:rsid w:val="00D96141"/>
    <w:rsid w:val="00D96CB8"/>
    <w:rsid w:val="00DA6B09"/>
    <w:rsid w:val="00DB31AF"/>
    <w:rsid w:val="00DC07EC"/>
    <w:rsid w:val="00DC1FB2"/>
    <w:rsid w:val="00DC246F"/>
    <w:rsid w:val="00DC357C"/>
    <w:rsid w:val="00DC3A3B"/>
    <w:rsid w:val="00DC61BD"/>
    <w:rsid w:val="00DD082E"/>
    <w:rsid w:val="00DD1936"/>
    <w:rsid w:val="00DE0B20"/>
    <w:rsid w:val="00DE1436"/>
    <w:rsid w:val="00DE2B28"/>
    <w:rsid w:val="00DF3DD7"/>
    <w:rsid w:val="00E00000"/>
    <w:rsid w:val="00E06BAD"/>
    <w:rsid w:val="00E21231"/>
    <w:rsid w:val="00E269AB"/>
    <w:rsid w:val="00E34297"/>
    <w:rsid w:val="00E44E0C"/>
    <w:rsid w:val="00E53EE9"/>
    <w:rsid w:val="00E61895"/>
    <w:rsid w:val="00E6734C"/>
    <w:rsid w:val="00E7475C"/>
    <w:rsid w:val="00E81522"/>
    <w:rsid w:val="00E87F27"/>
    <w:rsid w:val="00E9129D"/>
    <w:rsid w:val="00EB2B15"/>
    <w:rsid w:val="00EB2C3F"/>
    <w:rsid w:val="00EC7592"/>
    <w:rsid w:val="00ED1741"/>
    <w:rsid w:val="00ED6EC5"/>
    <w:rsid w:val="00EE263C"/>
    <w:rsid w:val="00EE5B04"/>
    <w:rsid w:val="00F04788"/>
    <w:rsid w:val="00F159B4"/>
    <w:rsid w:val="00F233E7"/>
    <w:rsid w:val="00F2430C"/>
    <w:rsid w:val="00F43BB3"/>
    <w:rsid w:val="00F64A3D"/>
    <w:rsid w:val="00F65B42"/>
    <w:rsid w:val="00F70053"/>
    <w:rsid w:val="00F710A5"/>
    <w:rsid w:val="00F73354"/>
    <w:rsid w:val="00F829E4"/>
    <w:rsid w:val="00F84474"/>
    <w:rsid w:val="00F85F03"/>
    <w:rsid w:val="00F878CB"/>
    <w:rsid w:val="00F87BD1"/>
    <w:rsid w:val="00F918FB"/>
    <w:rsid w:val="00F962B9"/>
    <w:rsid w:val="00FB0F52"/>
    <w:rsid w:val="00FC0CCF"/>
    <w:rsid w:val="00FC2A0F"/>
    <w:rsid w:val="00FE2C9C"/>
    <w:rsid w:val="00FE62AA"/>
    <w:rsid w:val="00FE6B0C"/>
    <w:rsid w:val="00FF6703"/>
    <w:rsid w:val="322FE426"/>
    <w:rsid w:val="7085A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AC50D7"/>
  <w15:docId w15:val="{79BBACA1-6062-40C0-AAB9-78CC6B12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hAnsi="Verdana" w:eastAsiaTheme="minorHAnsi" w:cstheme="minorBidi"/>
        <w:sz w:val="18"/>
        <w:szCs w:val="18"/>
        <w:lang w:val="da-DK" w:eastAsia="en-US" w:bidi="ar-SA"/>
      </w:rPr>
    </w:rPrDefault>
    <w:pPrDefault>
      <w:pPr>
        <w:spacing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uiPriority="0" w:semiHidden="1"/>
    <w:lsdException w:name="index 2" w:uiPriority="0" w:semiHidden="1"/>
    <w:lsdException w:name="index 3" w:uiPriority="0" w:semiHidden="1"/>
    <w:lsdException w:name="index 4" w:uiPriority="0" w:semiHidden="1"/>
    <w:lsdException w:name="index 5" w:uiPriority="0" w:semiHidden="1"/>
    <w:lsdException w:name="index 6" w:uiPriority="0" w:semiHidden="1"/>
    <w:lsdException w:name="index 7" w:uiPriority="0" w:semiHidden="1"/>
    <w:lsdException w:name="index 8" w:uiPriority="0" w:semiHidden="1"/>
    <w:lsdException w:name="index 9" w:uiPriority="0" w:semiHidden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0" w:semiHidden="1" w:unhideWhenUsed="1"/>
    <w:lsdException w:name="footnote text" w:uiPriority="0" w:semiHidden="1" w:unhideWhenUsed="1"/>
    <w:lsdException w:name="annotation text" w:uiPriority="0" w:semiHidden="1"/>
    <w:lsdException w:name="header" w:uiPriority="0" w:semiHidden="1" w:unhideWhenUsed="1"/>
    <w:lsdException w:name="footer" w:uiPriority="0" w:semiHidden="1" w:unhideWhenUsed="1"/>
    <w:lsdException w:name="index heading" w:uiPriority="0" w:semiHidden="1"/>
    <w:lsdException w:name="caption" w:uiPriority="0" w:semiHidden="1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uiPriority="0" w:semiHidden="1"/>
    <w:lsdException w:name="annotation reference" w:uiPriority="0" w:semiHidden="1"/>
    <w:lsdException w:name="line number" w:semiHidden="1"/>
    <w:lsdException w:name="page number" w:uiPriority="0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uiPriority="9" w:semiHidden="1" w:unhideWhenUsed="1"/>
    <w:lsdException w:name="macro" w:semiHidden="1"/>
    <w:lsdException w:name="toa heading" w:semiHidden="1" w:unhideWhenUsed="1"/>
    <w:lsdException w:name="List" w:semiHidden="1"/>
    <w:lsdException w:name="List Bullet" w:uiPriority="0" w:semiHidden="1" w:unhideWhenUsed="1" w:qFormat="1"/>
    <w:lsdException w:name="List Number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 w:unhideWhenUsed="1"/>
    <w:lsdException w:name="Default Paragraph Font" w:uiPriority="1" w:semiHidden="1" w:unhideWhenUsed="1"/>
    <w:lsdException w:name="Body Text" w:uiPriority="0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uiPriority="0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uiPriority="0" w:semiHidden="1"/>
    <w:lsdException w:name="Strong" w:uiPriority="22" w:qFormat="1"/>
    <w:lsdException w:name="Emphasis" w:uiPriority="20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uiPriority="0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uiPriority="0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13F3"/>
  </w:style>
  <w:style w:type="paragraph" w:styleId="Heading1">
    <w:name w:val="heading 1"/>
    <w:basedOn w:val="Normal"/>
    <w:next w:val="Normal"/>
    <w:link w:val="Heading1Char"/>
    <w:qFormat/>
    <w:rsid w:val="00A71534"/>
    <w:pPr>
      <w:keepNext/>
      <w:keepLines/>
      <w:spacing w:before="360" w:after="240"/>
      <w:contextualSpacing/>
      <w:outlineLvl w:val="0"/>
    </w:pPr>
    <w:rPr>
      <w:rFonts w:eastAsiaTheme="majorEastAsia" w:cstheme="majorBidi"/>
      <w:b/>
      <w:bCs/>
      <w:caps/>
      <w:sz w:val="52"/>
      <w:szCs w:val="28"/>
    </w:rPr>
  </w:style>
  <w:style w:type="paragraph" w:styleId="Heading2">
    <w:name w:val="heading 2"/>
    <w:basedOn w:val="Normal"/>
    <w:next w:val="Normal"/>
    <w:link w:val="Heading2Char"/>
    <w:qFormat/>
    <w:rsid w:val="009E24BB"/>
    <w:pPr>
      <w:keepNext/>
      <w:keepLines/>
      <w:contextualSpacing/>
      <w:outlineLvl w:val="1"/>
    </w:pPr>
    <w:rPr>
      <w:rFonts w:eastAsiaTheme="majorEastAsia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qFormat/>
    <w:rsid w:val="00AC3D23"/>
    <w:pPr>
      <w:keepNext/>
      <w:keepLines/>
      <w:contextualSpacing/>
      <w:outlineLvl w:val="2"/>
    </w:pPr>
    <w:rPr>
      <w:rFonts w:eastAsiaTheme="majorEastAsia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AC3D23"/>
    <w:pPr>
      <w:keepNext/>
      <w:keepLines/>
      <w:contextualSpacing/>
      <w:outlineLvl w:val="3"/>
    </w:pPr>
    <w:rPr>
      <w:rFonts w:eastAsiaTheme="majorEastAsia" w:cstheme="majorBidi"/>
      <w:b/>
      <w:bCs/>
      <w:iCs/>
      <w:sz w:val="20"/>
    </w:rPr>
  </w:style>
  <w:style w:type="paragraph" w:styleId="Heading5">
    <w:name w:val="heading 5"/>
    <w:basedOn w:val="Normal"/>
    <w:next w:val="Normal"/>
    <w:link w:val="Heading5Char"/>
    <w:qFormat/>
    <w:rsid w:val="009E4B94"/>
    <w:pPr>
      <w:keepNext/>
      <w:keepLines/>
      <w:spacing w:before="260"/>
      <w:contextualSpacing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qFormat/>
    <w:rsid w:val="009E4B94"/>
    <w:pPr>
      <w:keepNext/>
      <w:keepLines/>
      <w:spacing w:before="260"/>
      <w:contextualSpacing/>
      <w:outlineLvl w:val="5"/>
    </w:pPr>
    <w:rPr>
      <w:rFonts w:eastAsiaTheme="majorEastAsia" w:cstheme="majorBidi"/>
      <w:b/>
      <w:iCs/>
    </w:rPr>
  </w:style>
  <w:style w:type="paragraph" w:styleId="Heading7">
    <w:name w:val="heading 7"/>
    <w:basedOn w:val="Normal"/>
    <w:next w:val="Normal"/>
    <w:link w:val="Heading7Char"/>
    <w:qFormat/>
    <w:rsid w:val="009E4B94"/>
    <w:pPr>
      <w:keepNext/>
      <w:keepLines/>
      <w:spacing w:before="260"/>
      <w:contextualSpacing/>
      <w:outlineLvl w:val="6"/>
    </w:pPr>
    <w:rPr>
      <w:rFonts w:eastAsiaTheme="majorEastAsia" w:cstheme="majorBidi"/>
      <w:b/>
      <w:iCs/>
    </w:rPr>
  </w:style>
  <w:style w:type="paragraph" w:styleId="Heading8">
    <w:name w:val="heading 8"/>
    <w:basedOn w:val="Normal"/>
    <w:next w:val="Normal"/>
    <w:link w:val="Heading8Char"/>
    <w:qFormat/>
    <w:rsid w:val="009E4B94"/>
    <w:pPr>
      <w:keepNext/>
      <w:keepLines/>
      <w:spacing w:before="260"/>
      <w:contextualSpacing/>
      <w:outlineLvl w:val="7"/>
    </w:pPr>
    <w:rPr>
      <w:rFonts w:eastAsiaTheme="majorEastAsia" w:cstheme="majorBidi"/>
      <w:b/>
      <w:szCs w:val="20"/>
    </w:rPr>
  </w:style>
  <w:style w:type="paragraph" w:styleId="Heading9">
    <w:name w:val="heading 9"/>
    <w:basedOn w:val="Normal"/>
    <w:next w:val="Normal"/>
    <w:link w:val="Heading9Char"/>
    <w:qFormat/>
    <w:rsid w:val="009E4B94"/>
    <w:pPr>
      <w:keepNext/>
      <w:keepLines/>
      <w:spacing w:before="260"/>
      <w:contextualSpacing/>
      <w:outlineLvl w:val="8"/>
    </w:pPr>
    <w:rPr>
      <w:rFonts w:eastAsiaTheme="majorEastAsia" w:cstheme="majorBidi"/>
      <w:b/>
      <w:iCs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B30A9"/>
    <w:pPr>
      <w:tabs>
        <w:tab w:val="center" w:pos="4819"/>
        <w:tab w:val="right" w:pos="9638"/>
      </w:tabs>
      <w:spacing w:line="240" w:lineRule="atLeast"/>
    </w:pPr>
    <w:rPr>
      <w:sz w:val="16"/>
    </w:rPr>
  </w:style>
  <w:style w:type="character" w:styleId="HeaderChar" w:customStyle="1">
    <w:name w:val="Header Char"/>
    <w:basedOn w:val="DefaultParagraphFont"/>
    <w:link w:val="Header"/>
    <w:uiPriority w:val="21"/>
    <w:semiHidden/>
    <w:rsid w:val="00F73354"/>
    <w:rPr>
      <w:sz w:val="16"/>
    </w:rPr>
  </w:style>
  <w:style w:type="paragraph" w:styleId="Footer">
    <w:name w:val="footer"/>
    <w:basedOn w:val="Normal"/>
    <w:link w:val="FooterChar"/>
    <w:rsid w:val="0096357B"/>
    <w:pPr>
      <w:tabs>
        <w:tab w:val="left" w:pos="284"/>
      </w:tabs>
      <w:spacing w:line="240" w:lineRule="atLeast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21"/>
    <w:semiHidden/>
    <w:rsid w:val="0096357B"/>
    <w:rPr>
      <w:sz w:val="16"/>
    </w:rPr>
  </w:style>
  <w:style w:type="character" w:styleId="Heading1Char" w:customStyle="1">
    <w:name w:val="Heading 1 Char"/>
    <w:basedOn w:val="DefaultParagraphFont"/>
    <w:link w:val="Heading1"/>
    <w:uiPriority w:val="1"/>
    <w:rsid w:val="00A71534"/>
    <w:rPr>
      <w:rFonts w:eastAsiaTheme="majorEastAsia" w:cstheme="majorBidi"/>
      <w:b/>
      <w:bCs/>
      <w:caps/>
      <w:sz w:val="52"/>
      <w:szCs w:val="28"/>
    </w:rPr>
  </w:style>
  <w:style w:type="character" w:styleId="Heading2Char" w:customStyle="1">
    <w:name w:val="Heading 2 Char"/>
    <w:basedOn w:val="DefaultParagraphFont"/>
    <w:link w:val="Heading2"/>
    <w:uiPriority w:val="1"/>
    <w:rsid w:val="009E24BB"/>
    <w:rPr>
      <w:rFonts w:eastAsiaTheme="majorEastAsia" w:cstheme="majorBidi"/>
      <w:b/>
      <w:bCs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1"/>
    <w:rsid w:val="00AC3D23"/>
    <w:rPr>
      <w:rFonts w:eastAsiaTheme="majorEastAsia" w:cstheme="majorBidi"/>
      <w:b/>
      <w:bCs/>
      <w:sz w:val="24"/>
    </w:rPr>
  </w:style>
  <w:style w:type="character" w:styleId="Heading4Char" w:customStyle="1">
    <w:name w:val="Heading 4 Char"/>
    <w:basedOn w:val="DefaultParagraphFont"/>
    <w:link w:val="Heading4"/>
    <w:uiPriority w:val="1"/>
    <w:rsid w:val="00AC3D23"/>
    <w:rPr>
      <w:rFonts w:eastAsiaTheme="majorEastAsia" w:cstheme="majorBidi"/>
      <w:b/>
      <w:bCs/>
      <w:iCs/>
      <w:sz w:val="20"/>
    </w:rPr>
  </w:style>
  <w:style w:type="character" w:styleId="Heading5Char" w:customStyle="1">
    <w:name w:val="Heading 5 Char"/>
    <w:basedOn w:val="DefaultParagraphFont"/>
    <w:link w:val="Heading5"/>
    <w:uiPriority w:val="1"/>
    <w:semiHidden/>
    <w:rsid w:val="00004865"/>
    <w:rPr>
      <w:rFonts w:eastAsiaTheme="majorEastAsia" w:cstheme="majorBidi"/>
      <w:b/>
    </w:rPr>
  </w:style>
  <w:style w:type="character" w:styleId="Heading6Char" w:customStyle="1">
    <w:name w:val="Heading 6 Char"/>
    <w:basedOn w:val="DefaultParagraphFont"/>
    <w:link w:val="Heading6"/>
    <w:uiPriority w:val="1"/>
    <w:semiHidden/>
    <w:rsid w:val="00004865"/>
    <w:rPr>
      <w:rFonts w:eastAsiaTheme="majorEastAsia" w:cstheme="majorBidi"/>
      <w:b/>
      <w:iCs/>
    </w:rPr>
  </w:style>
  <w:style w:type="character" w:styleId="Heading7Char" w:customStyle="1">
    <w:name w:val="Heading 7 Char"/>
    <w:basedOn w:val="DefaultParagraphFont"/>
    <w:link w:val="Heading7"/>
    <w:uiPriority w:val="1"/>
    <w:semiHidden/>
    <w:rsid w:val="00004865"/>
    <w:rPr>
      <w:rFonts w:eastAsiaTheme="majorEastAsia" w:cstheme="majorBidi"/>
      <w:b/>
      <w:iCs/>
    </w:rPr>
  </w:style>
  <w:style w:type="character" w:styleId="Heading8Char" w:customStyle="1">
    <w:name w:val="Heading 8 Char"/>
    <w:basedOn w:val="DefaultParagraphFont"/>
    <w:link w:val="Heading8"/>
    <w:uiPriority w:val="1"/>
    <w:semiHidden/>
    <w:rsid w:val="00004865"/>
    <w:rPr>
      <w:rFonts w:eastAsiaTheme="majorEastAsia" w:cstheme="majorBidi"/>
      <w:b/>
      <w:szCs w:val="20"/>
    </w:rPr>
  </w:style>
  <w:style w:type="character" w:styleId="Heading9Char" w:customStyle="1">
    <w:name w:val="Heading 9 Char"/>
    <w:basedOn w:val="DefaultParagraphFont"/>
    <w:link w:val="Heading9"/>
    <w:uiPriority w:val="1"/>
    <w:semiHidden/>
    <w:rsid w:val="00004865"/>
    <w:rPr>
      <w:rFonts w:eastAsiaTheme="majorEastAsia" w:cstheme="majorBidi"/>
      <w:b/>
      <w:iCs/>
      <w:szCs w:val="20"/>
    </w:rPr>
  </w:style>
  <w:style w:type="paragraph" w:styleId="Title">
    <w:name w:val="Title"/>
    <w:basedOn w:val="Normal"/>
    <w:next w:val="Normal"/>
    <w:link w:val="TitleChar"/>
    <w:uiPriority w:val="19"/>
    <w:semiHidden/>
    <w:rsid w:val="009E4B94"/>
    <w:pPr>
      <w:spacing w:before="500" w:after="500" w:line="500" w:lineRule="atLeast"/>
      <w:contextualSpacing/>
    </w:pPr>
    <w:rPr>
      <w:rFonts w:eastAsiaTheme="majorEastAsia" w:cstheme="majorBidi"/>
      <w:b/>
      <w:kern w:val="28"/>
      <w:sz w:val="40"/>
      <w:szCs w:val="52"/>
    </w:rPr>
  </w:style>
  <w:style w:type="character" w:styleId="TitleChar" w:customStyle="1">
    <w:name w:val="Title Char"/>
    <w:basedOn w:val="DefaultParagraphFont"/>
    <w:link w:val="Title"/>
    <w:uiPriority w:val="19"/>
    <w:semiHidden/>
    <w:rsid w:val="00004865"/>
    <w:rPr>
      <w:rFonts w:eastAsiaTheme="majorEastAsia" w:cstheme="majorBidi"/>
      <w:b/>
      <w:kern w:val="28"/>
      <w:sz w:val="40"/>
      <w:szCs w:val="52"/>
    </w:rPr>
  </w:style>
  <w:style w:type="paragraph" w:styleId="Subtitle">
    <w:name w:val="Subtitle"/>
    <w:basedOn w:val="Normal"/>
    <w:next w:val="Normal"/>
    <w:link w:val="SubtitleChar"/>
    <w:uiPriority w:val="19"/>
    <w:semiHidden/>
    <w:rsid w:val="009E4B94"/>
    <w:pPr>
      <w:numPr>
        <w:ilvl w:val="1"/>
      </w:numPr>
      <w:spacing w:before="400" w:after="400" w:line="400" w:lineRule="atLeast"/>
      <w:contextualSpacing/>
    </w:pPr>
    <w:rPr>
      <w:rFonts w:eastAsiaTheme="majorEastAsia" w:cstheme="majorBidi"/>
      <w:b/>
      <w:iCs/>
      <w:sz w:val="36"/>
      <w:szCs w:val="24"/>
    </w:rPr>
  </w:style>
  <w:style w:type="character" w:styleId="SubtitleChar" w:customStyle="1">
    <w:name w:val="Subtitle Char"/>
    <w:basedOn w:val="DefaultParagraphFont"/>
    <w:link w:val="Subtitle"/>
    <w:uiPriority w:val="19"/>
    <w:semiHidden/>
    <w:rsid w:val="00004865"/>
    <w:rPr>
      <w:rFonts w:eastAsiaTheme="majorEastAsia" w:cstheme="majorBidi"/>
      <w:b/>
      <w:iCs/>
      <w:sz w:val="36"/>
      <w:szCs w:val="24"/>
    </w:rPr>
  </w:style>
  <w:style w:type="character" w:styleId="SubtleEmphasis">
    <w:name w:val="Subtle Emphasis"/>
    <w:basedOn w:val="DefaultParagraphFont"/>
    <w:uiPriority w:val="19"/>
    <w:qFormat/>
    <w:rsid w:val="009E4B9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E4B94"/>
    <w:rPr>
      <w:b/>
      <w:bCs/>
      <w:i/>
      <w:iCs/>
      <w:color w:val="auto"/>
    </w:rPr>
  </w:style>
  <w:style w:type="character" w:styleId="Strong">
    <w:name w:val="Strong"/>
    <w:basedOn w:val="DefaultParagraphFont"/>
    <w:uiPriority w:val="22"/>
    <w:qFormat/>
    <w:rsid w:val="009E4B94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19"/>
    <w:semiHidden/>
    <w:rsid w:val="007546AF"/>
    <w:pPr>
      <w:spacing w:before="260" w:after="260"/>
      <w:ind w:left="851" w:right="851"/>
    </w:pPr>
    <w:rPr>
      <w:b/>
      <w:bCs/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19"/>
    <w:semiHidden/>
    <w:rsid w:val="00004865"/>
    <w:rPr>
      <w:b/>
      <w:bCs/>
      <w:i/>
      <w:iCs/>
    </w:rPr>
  </w:style>
  <w:style w:type="character" w:styleId="SubtleReference">
    <w:name w:val="Subtle Reference"/>
    <w:basedOn w:val="DefaultParagraphFont"/>
    <w:uiPriority w:val="99"/>
    <w:semiHidden/>
    <w:qFormat/>
    <w:rsid w:val="002E74A4"/>
    <w:rPr>
      <w:caps w:val="0"/>
      <w:smallCaps w:val="0"/>
      <w:color w:val="auto"/>
      <w:u w:val="single"/>
    </w:rPr>
  </w:style>
  <w:style w:type="character" w:styleId="IntenseReference">
    <w:name w:val="Intense Reference"/>
    <w:basedOn w:val="DefaultParagraphFont"/>
    <w:uiPriority w:val="99"/>
    <w:semiHidden/>
    <w:qFormat/>
    <w:rsid w:val="002E74A4"/>
    <w:rPr>
      <w:b/>
      <w:bCs/>
      <w:caps w:val="0"/>
      <w:smallCaps w:val="0"/>
      <w:color w:val="auto"/>
      <w:spacing w:val="5"/>
      <w:u w:val="single"/>
    </w:rPr>
  </w:style>
  <w:style w:type="paragraph" w:styleId="Caption">
    <w:name w:val="caption"/>
    <w:basedOn w:val="Normal"/>
    <w:next w:val="Normal"/>
    <w:qFormat/>
    <w:rsid w:val="009E4B94"/>
    <w:rPr>
      <w:b/>
      <w:bCs/>
      <w:sz w:val="16"/>
    </w:rPr>
  </w:style>
  <w:style w:type="paragraph" w:styleId="TOC1">
    <w:name w:val="toc 1"/>
    <w:basedOn w:val="Normal"/>
    <w:next w:val="Normal"/>
    <w:uiPriority w:val="39"/>
    <w:rsid w:val="00292B86"/>
    <w:pPr>
      <w:tabs>
        <w:tab w:val="right" w:pos="6804"/>
      </w:tabs>
      <w:spacing w:before="240" w:after="60"/>
      <w:ind w:right="1418"/>
    </w:pPr>
    <w:rPr>
      <w:b/>
    </w:rPr>
  </w:style>
  <w:style w:type="paragraph" w:styleId="TOC2">
    <w:name w:val="toc 2"/>
    <w:basedOn w:val="Normal"/>
    <w:next w:val="Normal"/>
    <w:uiPriority w:val="39"/>
    <w:rsid w:val="00894070"/>
    <w:pPr>
      <w:tabs>
        <w:tab w:val="right" w:pos="6804"/>
      </w:tabs>
      <w:spacing w:after="60"/>
      <w:ind w:right="1418"/>
    </w:pPr>
  </w:style>
  <w:style w:type="paragraph" w:styleId="TOC3">
    <w:name w:val="toc 3"/>
    <w:basedOn w:val="Normal"/>
    <w:next w:val="Normal"/>
    <w:uiPriority w:val="39"/>
    <w:rsid w:val="00894070"/>
    <w:pPr>
      <w:tabs>
        <w:tab w:val="right" w:pos="6804"/>
      </w:tabs>
      <w:spacing w:after="60"/>
      <w:ind w:left="567" w:right="1418"/>
    </w:pPr>
  </w:style>
  <w:style w:type="paragraph" w:styleId="TOC4">
    <w:name w:val="toc 4"/>
    <w:basedOn w:val="Normal"/>
    <w:next w:val="Normal"/>
    <w:uiPriority w:val="39"/>
    <w:rsid w:val="00894070"/>
    <w:pPr>
      <w:tabs>
        <w:tab w:val="right" w:pos="6804"/>
      </w:tabs>
      <w:spacing w:after="60"/>
      <w:ind w:left="1134" w:right="1418"/>
    </w:pPr>
  </w:style>
  <w:style w:type="paragraph" w:styleId="TOC5">
    <w:name w:val="toc 5"/>
    <w:basedOn w:val="Normal"/>
    <w:next w:val="Normal"/>
    <w:semiHidden/>
    <w:rsid w:val="009E4B94"/>
    <w:pPr>
      <w:ind w:right="567"/>
    </w:pPr>
  </w:style>
  <w:style w:type="paragraph" w:styleId="TOC6">
    <w:name w:val="toc 6"/>
    <w:basedOn w:val="Normal"/>
    <w:next w:val="Normal"/>
    <w:semiHidden/>
    <w:rsid w:val="009E4B94"/>
    <w:pPr>
      <w:ind w:right="567"/>
    </w:pPr>
  </w:style>
  <w:style w:type="paragraph" w:styleId="TOC7">
    <w:name w:val="toc 7"/>
    <w:basedOn w:val="Normal"/>
    <w:next w:val="Normal"/>
    <w:semiHidden/>
    <w:rsid w:val="009E4B94"/>
    <w:pPr>
      <w:ind w:right="567"/>
    </w:pPr>
  </w:style>
  <w:style w:type="paragraph" w:styleId="TOC8">
    <w:name w:val="toc 8"/>
    <w:basedOn w:val="Normal"/>
    <w:next w:val="Normal"/>
    <w:semiHidden/>
    <w:rsid w:val="009E4B94"/>
    <w:pPr>
      <w:ind w:right="567"/>
    </w:pPr>
  </w:style>
  <w:style w:type="paragraph" w:styleId="TOC9">
    <w:name w:val="toc 9"/>
    <w:basedOn w:val="Normal"/>
    <w:next w:val="Normal"/>
    <w:semiHidden/>
    <w:rsid w:val="009E4B94"/>
    <w:pPr>
      <w:ind w:right="567"/>
    </w:pPr>
  </w:style>
  <w:style w:type="paragraph" w:styleId="TOCHeading">
    <w:name w:val="TOC Heading"/>
    <w:basedOn w:val="Normal"/>
    <w:next w:val="Normal"/>
    <w:uiPriority w:val="39"/>
    <w:semiHidden/>
    <w:rsid w:val="00894070"/>
    <w:pPr>
      <w:spacing w:after="360" w:line="360" w:lineRule="atLeast"/>
    </w:pPr>
    <w:rPr>
      <w:b/>
      <w:color w:val="43B02A"/>
      <w:sz w:val="28"/>
    </w:rPr>
  </w:style>
  <w:style w:type="paragraph" w:styleId="BlockText">
    <w:name w:val="Block Text"/>
    <w:basedOn w:val="Normal"/>
    <w:uiPriority w:val="99"/>
    <w:semiHidden/>
    <w:rsid w:val="009E4B94"/>
    <w:pPr>
      <w:pBdr>
        <w:top w:val="single" w:color="7F7F7F" w:themeColor="text1" w:themeTint="80" w:sz="2" w:space="10"/>
        <w:left w:val="single" w:color="7F7F7F" w:themeColor="text1" w:themeTint="80" w:sz="2" w:space="10"/>
        <w:bottom w:val="single" w:color="7F7F7F" w:themeColor="text1" w:themeTint="80" w:sz="2" w:space="10"/>
        <w:right w:val="single" w:color="7F7F7F" w:themeColor="text1" w:themeTint="80" w:sz="2" w:space="10"/>
      </w:pBdr>
      <w:ind w:left="1151" w:right="1151"/>
    </w:pPr>
    <w:rPr>
      <w:rFonts w:eastAsiaTheme="minorEastAsia"/>
      <w:i/>
      <w:iCs/>
    </w:rPr>
  </w:style>
  <w:style w:type="paragraph" w:styleId="EndnoteText">
    <w:name w:val="endnote text"/>
    <w:basedOn w:val="Normal"/>
    <w:link w:val="EndnoteTextChar"/>
    <w:semiHidden/>
    <w:rsid w:val="009E4B94"/>
    <w:pPr>
      <w:spacing w:after="120" w:line="240" w:lineRule="atLeast"/>
      <w:ind w:left="85" w:hanging="85"/>
    </w:pPr>
    <w:rPr>
      <w:sz w:val="16"/>
      <w:szCs w:val="20"/>
    </w:rPr>
  </w:style>
  <w:style w:type="character" w:styleId="EndnoteTextChar" w:customStyle="1">
    <w:name w:val="Endnote Text Char"/>
    <w:basedOn w:val="DefaultParagraphFont"/>
    <w:link w:val="EndnoteText"/>
    <w:uiPriority w:val="21"/>
    <w:semiHidden/>
    <w:rsid w:val="00004865"/>
    <w:rPr>
      <w:sz w:val="16"/>
      <w:szCs w:val="20"/>
    </w:rPr>
  </w:style>
  <w:style w:type="character" w:styleId="EndnoteReference">
    <w:name w:val="endnote reference"/>
    <w:basedOn w:val="DefaultParagraphFont"/>
    <w:uiPriority w:val="21"/>
    <w:semiHidden/>
    <w:rsid w:val="009E4B9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9E4B94"/>
    <w:pPr>
      <w:spacing w:after="120" w:line="240" w:lineRule="atLeast"/>
      <w:ind w:left="85" w:hanging="85"/>
    </w:pPr>
    <w:rPr>
      <w:sz w:val="16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21"/>
    <w:semiHidden/>
    <w:rsid w:val="00F73354"/>
    <w:rPr>
      <w:sz w:val="16"/>
      <w:szCs w:val="20"/>
    </w:rPr>
  </w:style>
  <w:style w:type="paragraph" w:styleId="ListBullet">
    <w:name w:val="List Bullet"/>
    <w:basedOn w:val="Normal"/>
    <w:qFormat/>
    <w:rsid w:val="00F2430C"/>
    <w:pPr>
      <w:numPr>
        <w:numId w:val="1"/>
      </w:numPr>
      <w:spacing w:after="60"/>
    </w:pPr>
  </w:style>
  <w:style w:type="paragraph" w:styleId="ListNumber">
    <w:name w:val="List Number"/>
    <w:basedOn w:val="Normal"/>
    <w:uiPriority w:val="2"/>
    <w:qFormat/>
    <w:rsid w:val="00292B86"/>
    <w:pPr>
      <w:numPr>
        <w:numId w:val="6"/>
      </w:numPr>
      <w:spacing w:after="60"/>
    </w:pPr>
  </w:style>
  <w:style w:type="character" w:styleId="PageNumber">
    <w:name w:val="page number"/>
    <w:basedOn w:val="DefaultParagraphFont"/>
    <w:rsid w:val="00424709"/>
  </w:style>
  <w:style w:type="paragraph" w:styleId="Template" w:customStyle="1">
    <w:name w:val="Template"/>
    <w:uiPriority w:val="8"/>
    <w:rsid w:val="00893791"/>
    <w:rPr>
      <w:noProof/>
      <w:sz w:val="16"/>
    </w:rPr>
  </w:style>
  <w:style w:type="paragraph" w:styleId="Template-Adresse" w:customStyle="1">
    <w:name w:val="Template - Adresse"/>
    <w:basedOn w:val="Template"/>
    <w:uiPriority w:val="8"/>
    <w:rsid w:val="00DD1936"/>
    <w:pPr>
      <w:tabs>
        <w:tab w:val="left" w:pos="567"/>
      </w:tabs>
      <w:suppressAutoHyphens/>
    </w:pPr>
  </w:style>
  <w:style w:type="paragraph" w:styleId="Template-Virksomhedsnavn" w:customStyle="1">
    <w:name w:val="Template - Virksomheds navn"/>
    <w:basedOn w:val="Template-Adresse"/>
    <w:next w:val="Template-Adresse"/>
    <w:uiPriority w:val="8"/>
    <w:rsid w:val="00F73354"/>
    <w:pPr>
      <w:spacing w:line="200" w:lineRule="atLeast"/>
    </w:pPr>
    <w:rPr>
      <w:b/>
    </w:rPr>
  </w:style>
  <w:style w:type="paragraph" w:styleId="TOAHeading">
    <w:name w:val="toa heading"/>
    <w:basedOn w:val="Normal"/>
    <w:next w:val="Normal"/>
    <w:uiPriority w:val="39"/>
    <w:semiHidden/>
    <w:rsid w:val="002E74A4"/>
    <w:pPr>
      <w:spacing w:after="520" w:line="360" w:lineRule="atLeast"/>
    </w:pPr>
    <w:rPr>
      <w:rFonts w:eastAsiaTheme="majorEastAsia" w:cstheme="majorBidi"/>
      <w:b/>
      <w:bCs/>
      <w:sz w:val="28"/>
      <w:szCs w:val="24"/>
    </w:rPr>
  </w:style>
  <w:style w:type="paragraph" w:styleId="TableofFigures">
    <w:name w:val="table of figures"/>
    <w:basedOn w:val="Normal"/>
    <w:next w:val="Normal"/>
    <w:uiPriority w:val="10"/>
    <w:semiHidden/>
    <w:rsid w:val="002E74A4"/>
    <w:pPr>
      <w:ind w:right="567"/>
    </w:pPr>
  </w:style>
  <w:style w:type="paragraph" w:styleId="Signature">
    <w:name w:val="Signature"/>
    <w:basedOn w:val="Normal"/>
    <w:link w:val="SignatureChar"/>
    <w:uiPriority w:val="99"/>
    <w:semiHidden/>
    <w:rsid w:val="00424709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F73354"/>
  </w:style>
  <w:style w:type="character" w:styleId="PlaceholderText">
    <w:name w:val="Placeholder Text"/>
    <w:basedOn w:val="DefaultParagraphFont"/>
    <w:uiPriority w:val="99"/>
    <w:semiHidden/>
    <w:rsid w:val="00424709"/>
    <w:rPr>
      <w:color w:val="auto"/>
    </w:rPr>
  </w:style>
  <w:style w:type="paragraph" w:styleId="Tabel" w:customStyle="1">
    <w:name w:val="Tabel"/>
    <w:uiPriority w:val="4"/>
    <w:rsid w:val="004C1233"/>
    <w:pPr>
      <w:spacing w:before="40" w:after="40" w:line="180" w:lineRule="atLeast"/>
      <w:ind w:left="113" w:right="113"/>
    </w:pPr>
    <w:rPr>
      <w:sz w:val="14"/>
    </w:rPr>
  </w:style>
  <w:style w:type="paragraph" w:styleId="Tabel-Tekst" w:customStyle="1">
    <w:name w:val="Tabel - Tekst"/>
    <w:basedOn w:val="Tabel"/>
    <w:uiPriority w:val="4"/>
    <w:rsid w:val="00424709"/>
  </w:style>
  <w:style w:type="paragraph" w:styleId="Tabel-TekstTotal" w:customStyle="1">
    <w:name w:val="Tabel - Tekst Total"/>
    <w:basedOn w:val="Tabel-Tekst"/>
    <w:uiPriority w:val="4"/>
    <w:rsid w:val="00424709"/>
    <w:rPr>
      <w:b/>
    </w:rPr>
  </w:style>
  <w:style w:type="paragraph" w:styleId="Tabel-Tal" w:customStyle="1">
    <w:name w:val="Tabel - Tal"/>
    <w:basedOn w:val="Tabel"/>
    <w:uiPriority w:val="4"/>
    <w:rsid w:val="00802334"/>
    <w:pPr>
      <w:jc w:val="right"/>
    </w:pPr>
  </w:style>
  <w:style w:type="paragraph" w:styleId="Tabel-TalTotal" w:customStyle="1">
    <w:name w:val="Tabel - Tal Total"/>
    <w:basedOn w:val="Tabel-Tal"/>
    <w:uiPriority w:val="4"/>
    <w:rsid w:val="00424709"/>
    <w:rPr>
      <w:b/>
    </w:rPr>
  </w:style>
  <w:style w:type="paragraph" w:styleId="Quote">
    <w:name w:val="Quote"/>
    <w:basedOn w:val="Normal"/>
    <w:next w:val="Normal"/>
    <w:link w:val="QuoteChar"/>
    <w:uiPriority w:val="19"/>
    <w:semiHidden/>
    <w:rsid w:val="007546AF"/>
    <w:pPr>
      <w:spacing w:before="260" w:after="260"/>
      <w:ind w:left="567" w:right="567"/>
    </w:pPr>
    <w:rPr>
      <w:b/>
      <w:iCs/>
      <w:color w:val="000000" w:themeColor="text1"/>
      <w:sz w:val="20"/>
    </w:rPr>
  </w:style>
  <w:style w:type="character" w:styleId="QuoteChar" w:customStyle="1">
    <w:name w:val="Quote Char"/>
    <w:basedOn w:val="DefaultParagraphFont"/>
    <w:link w:val="Quote"/>
    <w:uiPriority w:val="19"/>
    <w:semiHidden/>
    <w:rsid w:val="00004865"/>
    <w:rPr>
      <w:b/>
      <w:iCs/>
      <w:color w:val="000000" w:themeColor="text1"/>
      <w:sz w:val="20"/>
    </w:rPr>
  </w:style>
  <w:style w:type="character" w:styleId="BookTitle">
    <w:name w:val="Book Title"/>
    <w:basedOn w:val="DefaultParagraphFont"/>
    <w:uiPriority w:val="99"/>
    <w:semiHidden/>
    <w:qFormat/>
    <w:rsid w:val="007546AF"/>
    <w:rPr>
      <w:b/>
      <w:bCs/>
      <w:caps w:val="0"/>
      <w:smallCaps w:val="0"/>
      <w:spacing w:val="5"/>
    </w:rPr>
  </w:style>
  <w:style w:type="paragraph" w:styleId="TableofAuthorities">
    <w:name w:val="table of authorities"/>
    <w:basedOn w:val="Normal"/>
    <w:next w:val="Normal"/>
    <w:uiPriority w:val="10"/>
    <w:semiHidden/>
    <w:rsid w:val="002E74A4"/>
    <w:pPr>
      <w:ind w:right="567"/>
    </w:pPr>
  </w:style>
  <w:style w:type="paragraph" w:styleId="NormalIndent">
    <w:name w:val="Normal Indent"/>
    <w:basedOn w:val="Normal"/>
    <w:uiPriority w:val="99"/>
    <w:semiHidden/>
    <w:rsid w:val="005A28D4"/>
    <w:pPr>
      <w:ind w:left="1134"/>
    </w:pPr>
  </w:style>
  <w:style w:type="table" w:styleId="TableGrid">
    <w:name w:val="Table Grid"/>
    <w:basedOn w:val="TableNormal"/>
    <w:rsid w:val="009737E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umentHeading" w:customStyle="1">
    <w:name w:val="Document Heading"/>
    <w:basedOn w:val="Normal"/>
    <w:uiPriority w:val="6"/>
    <w:semiHidden/>
    <w:rsid w:val="00A91DA5"/>
    <w:pPr>
      <w:spacing w:after="260" w:line="300" w:lineRule="atLeast"/>
      <w:contextualSpacing/>
    </w:pPr>
    <w:rPr>
      <w:b/>
      <w:sz w:val="22"/>
    </w:rPr>
  </w:style>
  <w:style w:type="paragraph" w:styleId="DocumentName" w:customStyle="1">
    <w:name w:val="Document Name"/>
    <w:basedOn w:val="Normal"/>
    <w:uiPriority w:val="8"/>
    <w:semiHidden/>
    <w:rsid w:val="00655B49"/>
    <w:pPr>
      <w:spacing w:line="360" w:lineRule="atLeast"/>
    </w:pPr>
    <w:rPr>
      <w:b/>
      <w:caps/>
      <w:sz w:val="28"/>
    </w:rPr>
  </w:style>
  <w:style w:type="paragraph" w:styleId="Template-Dato" w:customStyle="1">
    <w:name w:val="Template - Dato"/>
    <w:basedOn w:val="Template"/>
    <w:uiPriority w:val="8"/>
    <w:rsid w:val="00244D70"/>
    <w:pPr>
      <w:spacing w:line="280" w:lineRule="atLeast"/>
    </w:pPr>
  </w:style>
  <w:style w:type="table" w:styleId="Blank" w:customStyle="1">
    <w:name w:val="Blank"/>
    <w:basedOn w:val="TableNormal"/>
    <w:uiPriority w:val="99"/>
    <w:rsid w:val="00F73354"/>
    <w:pPr>
      <w:spacing w:line="240" w:lineRule="atLeast"/>
    </w:pPr>
    <w:tblPr>
      <w:tblCellMar>
        <w:left w:w="0" w:type="dxa"/>
        <w:right w:w="0" w:type="dxa"/>
      </w:tblCellMar>
    </w:tblPr>
  </w:style>
  <w:style w:type="paragraph" w:styleId="NoSpacing">
    <w:name w:val="No Spacing"/>
    <w:uiPriority w:val="1"/>
    <w:qFormat/>
    <w:rsid w:val="00B0422A"/>
    <w:pPr>
      <w:spacing w:line="240" w:lineRule="atLeast"/>
    </w:pPr>
  </w:style>
  <w:style w:type="paragraph" w:styleId="ModtagerAdresse" w:customStyle="1">
    <w:name w:val="Modtager Adresse"/>
    <w:basedOn w:val="Normal"/>
    <w:uiPriority w:val="8"/>
    <w:rsid w:val="00DC246F"/>
  </w:style>
  <w:style w:type="paragraph" w:styleId="Forside-Emnetekst" w:customStyle="1">
    <w:name w:val="Forside - Emnetekst"/>
    <w:basedOn w:val="Normal"/>
    <w:uiPriority w:val="3"/>
    <w:rsid w:val="001750AE"/>
    <w:pPr>
      <w:spacing w:after="340"/>
    </w:pPr>
    <w:rPr>
      <w:caps/>
      <w:color w:val="43B02A"/>
      <w:sz w:val="24"/>
    </w:rPr>
  </w:style>
  <w:style w:type="paragraph" w:styleId="Forside-Titel" w:customStyle="1">
    <w:name w:val="Forside - Titel"/>
    <w:basedOn w:val="Normal"/>
    <w:uiPriority w:val="3"/>
    <w:rsid w:val="00A661E2"/>
    <w:pPr>
      <w:spacing w:after="320" w:line="960" w:lineRule="exact"/>
    </w:pPr>
    <w:rPr>
      <w:b/>
      <w:caps/>
      <w:sz w:val="80"/>
    </w:rPr>
  </w:style>
  <w:style w:type="paragraph" w:styleId="Forside-Versionsnummer" w:customStyle="1">
    <w:name w:val="Forside - Versionsnummer"/>
    <w:basedOn w:val="Normal"/>
    <w:uiPriority w:val="3"/>
    <w:rsid w:val="001750AE"/>
    <w:rPr>
      <w:sz w:val="16"/>
    </w:rPr>
  </w:style>
  <w:style w:type="character" w:styleId="HeaderOverskrift" w:customStyle="1">
    <w:name w:val="Header Overskrift"/>
    <w:basedOn w:val="DefaultParagraphFont"/>
    <w:uiPriority w:val="99"/>
    <w:semiHidden/>
    <w:qFormat/>
    <w:rsid w:val="00A753A4"/>
    <w:rPr>
      <w:b/>
      <w:caps/>
      <w:color w:val="43B02A"/>
    </w:rPr>
  </w:style>
  <w:style w:type="character" w:styleId="Hyperlink">
    <w:name w:val="Hyperlink"/>
    <w:basedOn w:val="DefaultParagraphFont"/>
    <w:uiPriority w:val="99"/>
    <w:unhideWhenUsed/>
    <w:rsid w:val="0096357B"/>
    <w:rPr>
      <w:color w:val="0000FF" w:themeColor="hyperlink"/>
      <w:u w:val="single"/>
    </w:rPr>
  </w:style>
  <w:style w:type="table" w:styleId="KMDTabel1" w:customStyle="1">
    <w:name w:val="KMD Tabel 1"/>
    <w:basedOn w:val="TableNormal"/>
    <w:uiPriority w:val="99"/>
    <w:rsid w:val="0094399D"/>
    <w:pPr>
      <w:spacing w:line="240" w:lineRule="auto"/>
    </w:pPr>
    <w:rPr>
      <w:sz w:val="14"/>
    </w:rPr>
    <w:tblPr>
      <w:tblStyleRowBandSize w:val="1"/>
      <w:tblStyleColBandSize w:val="1"/>
      <w:tblBorders>
        <w:insideH w:val="single" w:color="auto" w:sz="4" w:space="0"/>
      </w:tblBorders>
    </w:tblPr>
    <w:tcPr>
      <w:vAlign w:val="center"/>
    </w:tcPr>
    <w:tblStylePr w:type="firstRow">
      <w:tblPr/>
      <w:tcPr>
        <w:shd w:val="clear" w:color="auto" w:fill="43B02A"/>
      </w:tcPr>
    </w:tblStylePr>
    <w:tblStylePr w:type="lastRow">
      <w:tblPr/>
      <w:tcPr>
        <w:tcBorders>
          <w:top w:val="single" w:color="43B02A" w:sz="12" w:space="0"/>
          <w:bottom w:val="single" w:color="43B02A" w:sz="12" w:space="0"/>
        </w:tcBorders>
      </w:tcPr>
    </w:tblStylePr>
    <w:tblStylePr w:type="firstCol">
      <w:tblPr/>
      <w:tcPr>
        <w:shd w:val="clear" w:color="auto" w:fill="EFEFF2"/>
      </w:tcPr>
    </w:tblStylePr>
    <w:tblStylePr w:type="lastCol">
      <w:tblPr/>
      <w:tcPr>
        <w:shd w:val="clear" w:color="auto" w:fill="EFEFF2"/>
      </w:tcPr>
    </w:tblStylePr>
    <w:tblStylePr w:type="band2Vert">
      <w:tblPr/>
      <w:tcPr>
        <w:shd w:val="clear" w:color="auto" w:fill="EFEFF2"/>
      </w:tcPr>
    </w:tblStylePr>
    <w:tblStylePr w:type="band2Horz">
      <w:tblPr/>
      <w:tcPr>
        <w:shd w:val="clear" w:color="auto" w:fill="EFEFF2"/>
      </w:tcPr>
    </w:tblStylePr>
  </w:style>
  <w:style w:type="paragraph" w:styleId="Tabel-Titel" w:customStyle="1">
    <w:name w:val="Tabel - Titel"/>
    <w:basedOn w:val="Tabel"/>
    <w:next w:val="Tabel-Tal"/>
    <w:uiPriority w:val="4"/>
    <w:rsid w:val="004C1233"/>
    <w:pPr>
      <w:spacing w:before="60" w:after="60"/>
    </w:pPr>
    <w:rPr>
      <w:b/>
      <w:caps/>
      <w:color w:val="FFFFFF"/>
      <w:sz w:val="18"/>
    </w:rPr>
  </w:style>
  <w:style w:type="paragraph" w:styleId="Tabel-Kolonnetitel-Venstre" w:customStyle="1">
    <w:name w:val="Tabel - Kolonnetitel - Venstre"/>
    <w:basedOn w:val="Tabel-Titel"/>
    <w:uiPriority w:val="4"/>
    <w:rsid w:val="003013F3"/>
    <w:rPr>
      <w:b w:val="0"/>
      <w:caps w:val="0"/>
      <w:sz w:val="14"/>
    </w:rPr>
  </w:style>
  <w:style w:type="paragraph" w:styleId="Tabel-TalCentreret" w:customStyle="1">
    <w:name w:val="Tabel - Tal Centreret"/>
    <w:basedOn w:val="Tabel-Tal"/>
    <w:uiPriority w:val="4"/>
    <w:rsid w:val="00802334"/>
    <w:pPr>
      <w:jc w:val="center"/>
    </w:pPr>
  </w:style>
  <w:style w:type="paragraph" w:styleId="Tabel-TalTotalCentreret" w:customStyle="1">
    <w:name w:val="Tabel - Tal Total Centreret"/>
    <w:basedOn w:val="Tabel-TalTotal"/>
    <w:uiPriority w:val="4"/>
    <w:rsid w:val="00802334"/>
    <w:pPr>
      <w:jc w:val="center"/>
    </w:pPr>
  </w:style>
  <w:style w:type="paragraph" w:styleId="BalloonText">
    <w:name w:val="Balloon Text"/>
    <w:basedOn w:val="Normal"/>
    <w:link w:val="BalloonTextChar"/>
    <w:rsid w:val="00802334"/>
    <w:pPr>
      <w:spacing w:line="240" w:lineRule="auto"/>
    </w:pPr>
    <w:rPr>
      <w:rFonts w:ascii="Segoe UI" w:hAnsi="Segoe UI" w:cs="Segoe UI"/>
    </w:rPr>
  </w:style>
  <w:style w:type="character" w:styleId="BalloonTextChar" w:customStyle="1">
    <w:name w:val="Balloon Text Char"/>
    <w:basedOn w:val="DefaultParagraphFont"/>
    <w:link w:val="BalloonText"/>
    <w:rsid w:val="00802334"/>
    <w:rPr>
      <w:rFonts w:ascii="Segoe UI" w:hAnsi="Segoe UI" w:cs="Segoe UI"/>
    </w:rPr>
  </w:style>
  <w:style w:type="paragraph" w:styleId="Bibliography">
    <w:name w:val="Bibliography"/>
    <w:basedOn w:val="Normal"/>
    <w:next w:val="Normal"/>
    <w:uiPriority w:val="99"/>
    <w:semiHidden/>
    <w:unhideWhenUsed/>
    <w:rsid w:val="00230974"/>
  </w:style>
  <w:style w:type="paragraph" w:styleId="BodyText">
    <w:name w:val="Body Text"/>
    <w:basedOn w:val="Normal"/>
    <w:link w:val="BodyTextChar"/>
    <w:qFormat/>
    <w:rsid w:val="00230974"/>
    <w:pPr>
      <w:spacing w:after="120"/>
    </w:pPr>
  </w:style>
  <w:style w:type="character" w:styleId="BodyTextChar" w:customStyle="1">
    <w:name w:val="Body Text Char"/>
    <w:basedOn w:val="DefaultParagraphFont"/>
    <w:link w:val="BodyText"/>
    <w:rsid w:val="00230974"/>
  </w:style>
  <w:style w:type="paragraph" w:styleId="BodyText2">
    <w:name w:val="Body Text 2"/>
    <w:basedOn w:val="Normal"/>
    <w:link w:val="BodyText2Char"/>
    <w:uiPriority w:val="99"/>
    <w:semiHidden/>
    <w:rsid w:val="00230974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230974"/>
  </w:style>
  <w:style w:type="paragraph" w:styleId="BodyText3">
    <w:name w:val="Body Text 3"/>
    <w:basedOn w:val="Normal"/>
    <w:link w:val="BodyText3Char"/>
    <w:uiPriority w:val="99"/>
    <w:semiHidden/>
    <w:rsid w:val="00230974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23097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230974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230974"/>
  </w:style>
  <w:style w:type="paragraph" w:styleId="BodyTextIndent">
    <w:name w:val="Body Text Indent"/>
    <w:basedOn w:val="Normal"/>
    <w:link w:val="BodyTextIndentChar"/>
    <w:uiPriority w:val="99"/>
    <w:semiHidden/>
    <w:rsid w:val="00230974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230974"/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230974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230974"/>
  </w:style>
  <w:style w:type="paragraph" w:styleId="BodyTextIndent2">
    <w:name w:val="Body Text Indent 2"/>
    <w:basedOn w:val="Normal"/>
    <w:link w:val="BodyTextIndent2Char"/>
    <w:uiPriority w:val="99"/>
    <w:semiHidden/>
    <w:rsid w:val="00230974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230974"/>
  </w:style>
  <w:style w:type="paragraph" w:styleId="BodyTextIndent3">
    <w:name w:val="Body Text Indent 3"/>
    <w:basedOn w:val="Normal"/>
    <w:link w:val="BodyTextIndent3Char"/>
    <w:uiPriority w:val="99"/>
    <w:semiHidden/>
    <w:rsid w:val="00230974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230974"/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rsid w:val="00230974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230974"/>
  </w:style>
  <w:style w:type="table" w:styleId="ColorfulGrid">
    <w:name w:val="Colorful Grid"/>
    <w:basedOn w:val="TableNormal"/>
    <w:uiPriority w:val="73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rsid w:val="0023097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3097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semiHidden/>
    <w:rsid w:val="002309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230974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230974"/>
    <w:rPr>
      <w:b/>
      <w:bCs/>
      <w:sz w:val="20"/>
      <w:szCs w:val="20"/>
    </w:rPr>
  </w:style>
  <w:style w:type="table" w:styleId="DarkList">
    <w:name w:val="Dark List"/>
    <w:basedOn w:val="TableNormal"/>
    <w:uiPriority w:val="70"/>
    <w:semiHidden/>
    <w:unhideWhenUsed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230974"/>
  </w:style>
  <w:style w:type="character" w:styleId="DateChar" w:customStyle="1">
    <w:name w:val="Date Char"/>
    <w:basedOn w:val="DefaultParagraphFont"/>
    <w:link w:val="Date"/>
    <w:uiPriority w:val="99"/>
    <w:semiHidden/>
    <w:rsid w:val="00230974"/>
  </w:style>
  <w:style w:type="paragraph" w:styleId="DocumentMap">
    <w:name w:val="Document Map"/>
    <w:basedOn w:val="Normal"/>
    <w:link w:val="DocumentMapChar"/>
    <w:uiPriority w:val="99"/>
    <w:semiHidden/>
    <w:rsid w:val="00230974"/>
    <w:pPr>
      <w:spacing w:line="240" w:lineRule="auto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23097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rsid w:val="00230974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230974"/>
  </w:style>
  <w:style w:type="character" w:styleId="Emphasis">
    <w:name w:val="Emphasis"/>
    <w:basedOn w:val="DefaultParagraphFont"/>
    <w:uiPriority w:val="20"/>
    <w:qFormat/>
    <w:rsid w:val="00230974"/>
    <w:rPr>
      <w:i/>
      <w:iCs/>
    </w:rPr>
  </w:style>
  <w:style w:type="paragraph" w:styleId="EnvelopeAddress">
    <w:name w:val="envelope address"/>
    <w:basedOn w:val="Normal"/>
    <w:uiPriority w:val="99"/>
    <w:semiHidden/>
    <w:rsid w:val="00230974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230974"/>
    <w:pPr>
      <w:spacing w:line="240" w:lineRule="auto"/>
    </w:pPr>
    <w:rPr>
      <w:rFonts w:asciiTheme="majorHAnsi" w:hAnsiTheme="majorHAnsi" w:eastAsiaTheme="majorEastAsia" w:cstheme="majorBidi"/>
      <w:sz w:val="20"/>
      <w:szCs w:val="20"/>
    </w:rPr>
  </w:style>
  <w:style w:type="character" w:styleId="FollowedHyperlink">
    <w:name w:val="FollowedHyperlink"/>
    <w:basedOn w:val="DefaultParagraphFont"/>
    <w:rsid w:val="00230974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semiHidden/>
    <w:rsid w:val="00230974"/>
    <w:rPr>
      <w:vertAlign w:val="superscript"/>
    </w:rPr>
  </w:style>
  <w:style w:type="table" w:styleId="GridTable1Light">
    <w:name w:val="Grid Table 1 Light"/>
    <w:basedOn w:val="TableNormal"/>
    <w:uiPriority w:val="46"/>
    <w:rsid w:val="00230974"/>
    <w:pPr>
      <w:spacing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30974"/>
    <w:pPr>
      <w:spacing w:line="240" w:lineRule="auto"/>
    </w:pPr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30974"/>
    <w:pPr>
      <w:spacing w:line="240" w:lineRule="auto"/>
    </w:pPr>
    <w:tblPr>
      <w:tblStyleRowBandSize w:val="1"/>
      <w:tblStyleColBandSize w:val="1"/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30974"/>
    <w:pPr>
      <w:spacing w:line="240" w:lineRule="auto"/>
    </w:pPr>
    <w:tblPr>
      <w:tblStyleRowBandSize w:val="1"/>
      <w:tblStyleColBandSize w:val="1"/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30974"/>
    <w:pPr>
      <w:spacing w:line="240" w:lineRule="auto"/>
    </w:pPr>
    <w:tblPr>
      <w:tblStyleRowBandSize w:val="1"/>
      <w:tblStyleColBandSize w:val="1"/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30974"/>
    <w:pPr>
      <w:spacing w:line="240" w:lineRule="auto"/>
    </w:pPr>
    <w:tblPr>
      <w:tblStyleRowBandSize w:val="1"/>
      <w:tblStyleColBandSize w:val="1"/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30974"/>
    <w:pPr>
      <w:spacing w:line="240" w:lineRule="auto"/>
    </w:pPr>
    <w:tblPr>
      <w:tblStyleRowBandSize w:val="1"/>
      <w:tblStyleColBandSize w:val="1"/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color="95B3D7" w:themeColor="accent1" w:themeTint="99" w:sz="4" w:space="0"/>
        </w:tcBorders>
      </w:tcPr>
    </w:tblStylePr>
    <w:tblStylePr w:type="nwCell">
      <w:tblPr/>
      <w:tcPr>
        <w:tcBorders>
          <w:bottom w:val="single" w:color="95B3D7" w:themeColor="accent1" w:themeTint="99" w:sz="4" w:space="0"/>
        </w:tcBorders>
      </w:tcPr>
    </w:tblStylePr>
    <w:tblStylePr w:type="seCell">
      <w:tblPr/>
      <w:tcPr>
        <w:tcBorders>
          <w:top w:val="single" w:color="95B3D7" w:themeColor="accent1" w:themeTint="99" w:sz="4" w:space="0"/>
        </w:tcBorders>
      </w:tcPr>
    </w:tblStylePr>
    <w:tblStylePr w:type="swCell">
      <w:tblPr/>
      <w:tcPr>
        <w:tcBorders>
          <w:top w:val="single" w:color="95B3D7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color="D99594" w:themeColor="accent2" w:themeTint="99" w:sz="4" w:space="0"/>
        </w:tcBorders>
      </w:tcPr>
    </w:tblStylePr>
    <w:tblStylePr w:type="nwCell">
      <w:tblPr/>
      <w:tcPr>
        <w:tcBorders>
          <w:bottom w:val="single" w:color="D99594" w:themeColor="accent2" w:themeTint="99" w:sz="4" w:space="0"/>
        </w:tcBorders>
      </w:tcPr>
    </w:tblStylePr>
    <w:tblStylePr w:type="seCell">
      <w:tblPr/>
      <w:tcPr>
        <w:tcBorders>
          <w:top w:val="single" w:color="D99594" w:themeColor="accent2" w:themeTint="99" w:sz="4" w:space="0"/>
        </w:tcBorders>
      </w:tcPr>
    </w:tblStylePr>
    <w:tblStylePr w:type="swCell">
      <w:tblPr/>
      <w:tcPr>
        <w:tcBorders>
          <w:top w:val="single" w:color="D9959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color="C2D69B" w:themeColor="accent3" w:themeTint="99" w:sz="4" w:space="0"/>
        </w:tcBorders>
      </w:tcPr>
    </w:tblStylePr>
    <w:tblStylePr w:type="nwCell">
      <w:tblPr/>
      <w:tcPr>
        <w:tcBorders>
          <w:bottom w:val="single" w:color="C2D69B" w:themeColor="accent3" w:themeTint="99" w:sz="4" w:space="0"/>
        </w:tcBorders>
      </w:tcPr>
    </w:tblStylePr>
    <w:tblStylePr w:type="seCell">
      <w:tblPr/>
      <w:tcPr>
        <w:tcBorders>
          <w:top w:val="single" w:color="C2D69B" w:themeColor="accent3" w:themeTint="99" w:sz="4" w:space="0"/>
        </w:tcBorders>
      </w:tcPr>
    </w:tblStylePr>
    <w:tblStylePr w:type="swCell">
      <w:tblPr/>
      <w:tcPr>
        <w:tcBorders>
          <w:top w:val="single" w:color="C2D69B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color="B2A1C7" w:themeColor="accent4" w:themeTint="99" w:sz="4" w:space="0"/>
        </w:tcBorders>
      </w:tcPr>
    </w:tblStylePr>
    <w:tblStylePr w:type="nwCell">
      <w:tblPr/>
      <w:tcPr>
        <w:tcBorders>
          <w:bottom w:val="single" w:color="B2A1C7" w:themeColor="accent4" w:themeTint="99" w:sz="4" w:space="0"/>
        </w:tcBorders>
      </w:tcPr>
    </w:tblStylePr>
    <w:tblStylePr w:type="seCell">
      <w:tblPr/>
      <w:tcPr>
        <w:tcBorders>
          <w:top w:val="single" w:color="B2A1C7" w:themeColor="accent4" w:themeTint="99" w:sz="4" w:space="0"/>
        </w:tcBorders>
      </w:tcPr>
    </w:tblStylePr>
    <w:tblStylePr w:type="swCell">
      <w:tblPr/>
      <w:tcPr>
        <w:tcBorders>
          <w:top w:val="single" w:color="B2A1C7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color="92CDDC" w:themeColor="accent5" w:themeTint="99" w:sz="4" w:space="0"/>
        </w:tcBorders>
      </w:tcPr>
    </w:tblStylePr>
    <w:tblStylePr w:type="nwCell">
      <w:tblPr/>
      <w:tcPr>
        <w:tcBorders>
          <w:bottom w:val="single" w:color="92CDDC" w:themeColor="accent5" w:themeTint="99" w:sz="4" w:space="0"/>
        </w:tcBorders>
      </w:tcPr>
    </w:tblStylePr>
    <w:tblStylePr w:type="seCell">
      <w:tblPr/>
      <w:tcPr>
        <w:tcBorders>
          <w:top w:val="single" w:color="92CDDC" w:themeColor="accent5" w:themeTint="99" w:sz="4" w:space="0"/>
        </w:tcBorders>
      </w:tcPr>
    </w:tblStylePr>
    <w:tblStylePr w:type="swCell">
      <w:tblPr/>
      <w:tcPr>
        <w:tcBorders>
          <w:top w:val="single" w:color="92CDDC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color="FABF8F" w:themeColor="accent6" w:themeTint="99" w:sz="4" w:space="0"/>
        </w:tcBorders>
      </w:tcPr>
    </w:tblStylePr>
    <w:tblStylePr w:type="nwCell">
      <w:tblPr/>
      <w:tcPr>
        <w:tcBorders>
          <w:bottom w:val="single" w:color="FABF8F" w:themeColor="accent6" w:themeTint="99" w:sz="4" w:space="0"/>
        </w:tcBorders>
      </w:tcPr>
    </w:tblStylePr>
    <w:tblStylePr w:type="seCell">
      <w:tblPr/>
      <w:tcPr>
        <w:tcBorders>
          <w:top w:val="single" w:color="FABF8F" w:themeColor="accent6" w:themeTint="99" w:sz="4" w:space="0"/>
        </w:tcBorders>
      </w:tcPr>
    </w:tblStylePr>
    <w:tblStylePr w:type="swCell">
      <w:tblPr/>
      <w:tcPr>
        <w:tcBorders>
          <w:top w:val="single" w:color="FABF8F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30974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30974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30974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30974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30974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30974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30974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color="95B3D7" w:themeColor="accent1" w:themeTint="99" w:sz="4" w:space="0"/>
        </w:tcBorders>
      </w:tcPr>
    </w:tblStylePr>
    <w:tblStylePr w:type="nwCell">
      <w:tblPr/>
      <w:tcPr>
        <w:tcBorders>
          <w:bottom w:val="single" w:color="95B3D7" w:themeColor="accent1" w:themeTint="99" w:sz="4" w:space="0"/>
        </w:tcBorders>
      </w:tcPr>
    </w:tblStylePr>
    <w:tblStylePr w:type="seCell">
      <w:tblPr/>
      <w:tcPr>
        <w:tcBorders>
          <w:top w:val="single" w:color="95B3D7" w:themeColor="accent1" w:themeTint="99" w:sz="4" w:space="0"/>
        </w:tcBorders>
      </w:tcPr>
    </w:tblStylePr>
    <w:tblStylePr w:type="swCell">
      <w:tblPr/>
      <w:tcPr>
        <w:tcBorders>
          <w:top w:val="single" w:color="95B3D7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30974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color="D99594" w:themeColor="accent2" w:themeTint="99" w:sz="4" w:space="0"/>
        </w:tcBorders>
      </w:tcPr>
    </w:tblStylePr>
    <w:tblStylePr w:type="nwCell">
      <w:tblPr/>
      <w:tcPr>
        <w:tcBorders>
          <w:bottom w:val="single" w:color="D99594" w:themeColor="accent2" w:themeTint="99" w:sz="4" w:space="0"/>
        </w:tcBorders>
      </w:tcPr>
    </w:tblStylePr>
    <w:tblStylePr w:type="seCell">
      <w:tblPr/>
      <w:tcPr>
        <w:tcBorders>
          <w:top w:val="single" w:color="D99594" w:themeColor="accent2" w:themeTint="99" w:sz="4" w:space="0"/>
        </w:tcBorders>
      </w:tcPr>
    </w:tblStylePr>
    <w:tblStylePr w:type="swCell">
      <w:tblPr/>
      <w:tcPr>
        <w:tcBorders>
          <w:top w:val="single" w:color="D9959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30974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color="C2D69B" w:themeColor="accent3" w:themeTint="99" w:sz="4" w:space="0"/>
        </w:tcBorders>
      </w:tcPr>
    </w:tblStylePr>
    <w:tblStylePr w:type="nwCell">
      <w:tblPr/>
      <w:tcPr>
        <w:tcBorders>
          <w:bottom w:val="single" w:color="C2D69B" w:themeColor="accent3" w:themeTint="99" w:sz="4" w:space="0"/>
        </w:tcBorders>
      </w:tcPr>
    </w:tblStylePr>
    <w:tblStylePr w:type="seCell">
      <w:tblPr/>
      <w:tcPr>
        <w:tcBorders>
          <w:top w:val="single" w:color="C2D69B" w:themeColor="accent3" w:themeTint="99" w:sz="4" w:space="0"/>
        </w:tcBorders>
      </w:tcPr>
    </w:tblStylePr>
    <w:tblStylePr w:type="swCell">
      <w:tblPr/>
      <w:tcPr>
        <w:tcBorders>
          <w:top w:val="single" w:color="C2D69B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30974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color="B2A1C7" w:themeColor="accent4" w:themeTint="99" w:sz="4" w:space="0"/>
        </w:tcBorders>
      </w:tcPr>
    </w:tblStylePr>
    <w:tblStylePr w:type="nwCell">
      <w:tblPr/>
      <w:tcPr>
        <w:tcBorders>
          <w:bottom w:val="single" w:color="B2A1C7" w:themeColor="accent4" w:themeTint="99" w:sz="4" w:space="0"/>
        </w:tcBorders>
      </w:tcPr>
    </w:tblStylePr>
    <w:tblStylePr w:type="seCell">
      <w:tblPr/>
      <w:tcPr>
        <w:tcBorders>
          <w:top w:val="single" w:color="B2A1C7" w:themeColor="accent4" w:themeTint="99" w:sz="4" w:space="0"/>
        </w:tcBorders>
      </w:tcPr>
    </w:tblStylePr>
    <w:tblStylePr w:type="swCell">
      <w:tblPr/>
      <w:tcPr>
        <w:tcBorders>
          <w:top w:val="single" w:color="B2A1C7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30974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color="92CDDC" w:themeColor="accent5" w:themeTint="99" w:sz="4" w:space="0"/>
        </w:tcBorders>
      </w:tcPr>
    </w:tblStylePr>
    <w:tblStylePr w:type="nwCell">
      <w:tblPr/>
      <w:tcPr>
        <w:tcBorders>
          <w:bottom w:val="single" w:color="92CDDC" w:themeColor="accent5" w:themeTint="99" w:sz="4" w:space="0"/>
        </w:tcBorders>
      </w:tcPr>
    </w:tblStylePr>
    <w:tblStylePr w:type="seCell">
      <w:tblPr/>
      <w:tcPr>
        <w:tcBorders>
          <w:top w:val="single" w:color="92CDDC" w:themeColor="accent5" w:themeTint="99" w:sz="4" w:space="0"/>
        </w:tcBorders>
      </w:tcPr>
    </w:tblStylePr>
    <w:tblStylePr w:type="swCell">
      <w:tblPr/>
      <w:tcPr>
        <w:tcBorders>
          <w:top w:val="single" w:color="92CDDC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30974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color="FABF8F" w:themeColor="accent6" w:themeTint="99" w:sz="4" w:space="0"/>
        </w:tcBorders>
      </w:tcPr>
    </w:tblStylePr>
    <w:tblStylePr w:type="nwCell">
      <w:tblPr/>
      <w:tcPr>
        <w:tcBorders>
          <w:bottom w:val="single" w:color="FABF8F" w:themeColor="accent6" w:themeTint="99" w:sz="4" w:space="0"/>
        </w:tcBorders>
      </w:tcPr>
    </w:tblStylePr>
    <w:tblStylePr w:type="seCell">
      <w:tblPr/>
      <w:tcPr>
        <w:tcBorders>
          <w:top w:val="single" w:color="FABF8F" w:themeColor="accent6" w:themeTint="99" w:sz="4" w:space="0"/>
        </w:tcBorders>
      </w:tcPr>
    </w:tblStylePr>
    <w:tblStylePr w:type="swCell">
      <w:tblPr/>
      <w:tcPr>
        <w:tcBorders>
          <w:top w:val="single" w:color="FABF8F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230974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rsid w:val="00230974"/>
  </w:style>
  <w:style w:type="paragraph" w:styleId="HTMLAddress">
    <w:name w:val="HTML Address"/>
    <w:basedOn w:val="Normal"/>
    <w:link w:val="HTMLAddressChar"/>
    <w:uiPriority w:val="99"/>
    <w:semiHidden/>
    <w:rsid w:val="00230974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230974"/>
    <w:rPr>
      <w:i/>
      <w:iCs/>
    </w:rPr>
  </w:style>
  <w:style w:type="character" w:styleId="HTMLCite">
    <w:name w:val="HTML Cite"/>
    <w:basedOn w:val="DefaultParagraphFont"/>
    <w:uiPriority w:val="99"/>
    <w:semiHidden/>
    <w:rsid w:val="00230974"/>
    <w:rPr>
      <w:i/>
      <w:iCs/>
    </w:rPr>
  </w:style>
  <w:style w:type="character" w:styleId="HTMLCode">
    <w:name w:val="HTML Code"/>
    <w:basedOn w:val="DefaultParagraphFont"/>
    <w:uiPriority w:val="99"/>
    <w:semiHidden/>
    <w:rsid w:val="00230974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230974"/>
    <w:rPr>
      <w:i/>
      <w:iCs/>
    </w:rPr>
  </w:style>
  <w:style w:type="character" w:styleId="HTMLKeyboard">
    <w:name w:val="HTML Keyboard"/>
    <w:basedOn w:val="DefaultParagraphFont"/>
    <w:uiPriority w:val="99"/>
    <w:semiHidden/>
    <w:rsid w:val="00230974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30974"/>
    <w:pPr>
      <w:spacing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230974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rsid w:val="00230974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230974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230974"/>
    <w:rPr>
      <w:i/>
      <w:iCs/>
    </w:rPr>
  </w:style>
  <w:style w:type="paragraph" w:styleId="Index1">
    <w:name w:val="index 1"/>
    <w:basedOn w:val="Normal"/>
    <w:next w:val="Normal"/>
    <w:autoRedefine/>
    <w:semiHidden/>
    <w:rsid w:val="00230974"/>
    <w:pPr>
      <w:spacing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rsid w:val="00230974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rsid w:val="00230974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rsid w:val="00230974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rsid w:val="00230974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rsid w:val="00230974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rsid w:val="00230974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rsid w:val="00230974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rsid w:val="00230974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rsid w:val="00230974"/>
    <w:rPr>
      <w:rFonts w:asciiTheme="majorHAnsi" w:hAnsiTheme="majorHAnsi" w:eastAsiaTheme="majorEastAsia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30974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30974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30974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30974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30974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30974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30974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230974"/>
  </w:style>
  <w:style w:type="paragraph" w:styleId="List">
    <w:name w:val="List"/>
    <w:basedOn w:val="Normal"/>
    <w:uiPriority w:val="99"/>
    <w:semiHidden/>
    <w:rsid w:val="0023097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23097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23097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23097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230974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rsid w:val="00230974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rsid w:val="00230974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rsid w:val="00230974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rsid w:val="00230974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rsid w:val="002309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2309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2309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2309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230974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semiHidden/>
    <w:rsid w:val="00230974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rsid w:val="00230974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rsid w:val="00230974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rsid w:val="0023097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30974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2309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309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309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309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309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309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309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30974"/>
    <w:pPr>
      <w:spacing w:line="240" w:lineRule="auto"/>
    </w:pPr>
    <w:tblPr>
      <w:tblStyleRowBandSize w:val="1"/>
      <w:tblStyleColBandSize w:val="1"/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blPr/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F81BD" w:themeColor="accent1" w:sz="4" w:space="0"/>
          <w:left w:val="nil"/>
        </w:tcBorders>
      </w:tcPr>
    </w:tblStylePr>
    <w:tblStylePr w:type="swCell">
      <w:tblPr/>
      <w:tcPr>
        <w:tcBorders>
          <w:top w:val="double" w:color="4F81BD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blPr/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0504D" w:themeColor="accent2" w:sz="4" w:space="0"/>
          <w:left w:val="nil"/>
        </w:tcBorders>
      </w:tcPr>
    </w:tblStylePr>
    <w:tblStylePr w:type="swCell">
      <w:tblPr/>
      <w:tcPr>
        <w:tcBorders>
          <w:top w:val="double" w:color="C0504D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blPr/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9BBB59" w:themeColor="accent3" w:sz="4" w:space="0"/>
          <w:left w:val="nil"/>
        </w:tcBorders>
      </w:tcPr>
    </w:tblStylePr>
    <w:tblStylePr w:type="swCell">
      <w:tblPr/>
      <w:tcPr>
        <w:tcBorders>
          <w:top w:val="double" w:color="9BBB59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blPr/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8064A2" w:themeColor="accent4" w:sz="4" w:space="0"/>
          <w:left w:val="nil"/>
        </w:tcBorders>
      </w:tcPr>
    </w:tblStylePr>
    <w:tblStylePr w:type="swCell">
      <w:tblPr/>
      <w:tcPr>
        <w:tcBorders>
          <w:top w:val="double" w:color="8064A2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blPr/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BACC6" w:themeColor="accent5" w:sz="4" w:space="0"/>
          <w:left w:val="nil"/>
        </w:tcBorders>
      </w:tcPr>
    </w:tblStylePr>
    <w:tblStylePr w:type="swCell">
      <w:tblPr/>
      <w:tcPr>
        <w:tcBorders>
          <w:top w:val="double" w:color="4BACC6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30974"/>
    <w:pPr>
      <w:spacing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blPr/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79646" w:themeColor="accent6" w:sz="4" w:space="0"/>
          <w:left w:val="nil"/>
        </w:tcBorders>
      </w:tcPr>
    </w:tblStylePr>
    <w:tblStylePr w:type="swCell">
      <w:tblPr/>
      <w:tcPr>
        <w:tcBorders>
          <w:top w:val="double" w:color="F79646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30974"/>
    <w:pPr>
      <w:spacing w:line="240" w:lineRule="auto"/>
    </w:p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30974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230974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30974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30974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30974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30974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30974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30974"/>
    <w:pPr>
      <w:spacing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30974"/>
    <w:pPr>
      <w:spacing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30974"/>
    <w:pPr>
      <w:spacing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30974"/>
    <w:pPr>
      <w:spacing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30974"/>
    <w:pPr>
      <w:spacing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30974"/>
    <w:pPr>
      <w:spacing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2309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230974"/>
    <w:rPr>
      <w:rFonts w:ascii="Consolas" w:hAnsi="Consolas"/>
      <w:sz w:val="20"/>
      <w:szCs w:val="20"/>
    </w:rPr>
  </w:style>
  <w:style w:type="table" w:styleId="MediumGrid1">
    <w:name w:val="Medium Grid 1"/>
    <w:basedOn w:val="TableNormal"/>
    <w:uiPriority w:val="67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3097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30974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30974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230974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rsid w:val="00230974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230974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rsid w:val="00230974"/>
    <w:rPr>
      <w:rFonts w:ascii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230974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230974"/>
  </w:style>
  <w:style w:type="table" w:styleId="PlainTable1">
    <w:name w:val="Plain Table 1"/>
    <w:basedOn w:val="TableNormal"/>
    <w:uiPriority w:val="41"/>
    <w:rsid w:val="00230974"/>
    <w:pPr>
      <w:spacing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30974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2309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309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30974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rsid w:val="00230974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230974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230974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230974"/>
  </w:style>
  <w:style w:type="character" w:styleId="SmartHyperlink">
    <w:name w:val="Smart Hyperlink"/>
    <w:basedOn w:val="DefaultParagraphFont"/>
    <w:uiPriority w:val="99"/>
    <w:semiHidden/>
    <w:unhideWhenUsed/>
    <w:rsid w:val="00230974"/>
    <w:rPr>
      <w:u w:val="dotted"/>
    </w:rPr>
  </w:style>
  <w:style w:type="table" w:styleId="Table3Deffects1">
    <w:name w:val="Table 3D effects 1"/>
    <w:basedOn w:val="TableNormal"/>
    <w:uiPriority w:val="99"/>
    <w:semiHidden/>
    <w:unhideWhenUsed/>
    <w:rsid w:val="0023097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semiHidden/>
    <w:unhideWhenUsed/>
    <w:rsid w:val="0023097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3097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30974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30974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30974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30974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30974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30974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30974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30974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3097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30974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30974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30974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30974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30974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30974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30974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30974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30974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30974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30974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30974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30974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Light">
    <w:name w:val="Grid Table Light"/>
    <w:basedOn w:val="TableNormal"/>
    <w:uiPriority w:val="40"/>
    <w:rsid w:val="00230974"/>
    <w:pPr>
      <w:spacing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eList1">
    <w:name w:val="Table List 1"/>
    <w:basedOn w:val="TableNormal"/>
    <w:uiPriority w:val="99"/>
    <w:semiHidden/>
    <w:unhideWhenUsed/>
    <w:rsid w:val="00230974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30974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30974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30974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30974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30974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30974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30974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230974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30974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30974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30974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30974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30974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309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230974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30974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30974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30974"/>
    <w:rPr>
      <w:color w:val="808080"/>
      <w:shd w:val="clear" w:color="auto" w:fill="E6E6E6"/>
    </w:rPr>
  </w:style>
  <w:style w:type="paragraph" w:styleId="Underrubrik" w:customStyle="1">
    <w:name w:val="Underrubrik"/>
    <w:basedOn w:val="Forside-Versionsnummer"/>
    <w:uiPriority w:val="3"/>
    <w:rsid w:val="003013F3"/>
    <w:pPr>
      <w:framePr w:wrap="around" w:hAnchor="page" w:vAnchor="page" w:xAlign="center" w:y="8336"/>
      <w:suppressOverlap/>
    </w:pPr>
    <w:rPr>
      <w:b/>
      <w:lang w:val="en-US"/>
    </w:rPr>
  </w:style>
  <w:style w:type="paragraph" w:styleId="Tabel-Kolonnetitel-Hjre" w:customStyle="1">
    <w:name w:val="Tabel - Kolonnetitel - Højre"/>
    <w:basedOn w:val="Tabel-Kolonnetitel-Venstre"/>
    <w:uiPriority w:val="4"/>
    <w:rsid w:val="003013F3"/>
    <w:pPr>
      <w:jc w:val="right"/>
    </w:pPr>
  </w:style>
  <w:style w:type="paragraph" w:styleId="Margenord" w:customStyle="1">
    <w:name w:val="Margenord"/>
    <w:rsid w:val="00CC05FC"/>
    <w:pPr>
      <w:framePr w:w="2552" w:vSpace="142" w:hSpace="284" w:wrap="around" w:hAnchor="page" w:vAnchor="text" w:xAlign="right" w:y="1"/>
      <w:spacing w:before="100" w:after="100" w:line="288" w:lineRule="auto"/>
    </w:pPr>
    <w:rPr>
      <w:rFonts w:eastAsia="Times New Roman" w:cs="Times New Roman"/>
      <w:szCs w:val="20"/>
      <w:lang w:eastAsia="da-DK"/>
    </w:rPr>
  </w:style>
  <w:style w:type="paragraph" w:styleId="Titel-linje1" w:customStyle="1">
    <w:name w:val="Titel-linje 1"/>
    <w:basedOn w:val="Normal"/>
    <w:rsid w:val="00CC05FC"/>
    <w:pPr>
      <w:spacing w:line="360" w:lineRule="auto"/>
    </w:pPr>
    <w:rPr>
      <w:rFonts w:eastAsia="Times New Roman" w:cs="Times New Roman"/>
      <w:color w:val="FFFFFF"/>
      <w:sz w:val="36"/>
      <w:szCs w:val="20"/>
      <w:lang w:eastAsia="da-DK"/>
    </w:rPr>
  </w:style>
  <w:style w:type="paragraph" w:styleId="Overskrift1udennummerering" w:customStyle="1">
    <w:name w:val="Overskrift 1 uden nummerering"/>
    <w:basedOn w:val="Heading1"/>
    <w:next w:val="Normal"/>
    <w:rsid w:val="00CC05FC"/>
    <w:pPr>
      <w:pageBreakBefore/>
      <w:spacing w:before="480" w:line="240" w:lineRule="auto"/>
      <w:contextualSpacing w:val="0"/>
    </w:pPr>
    <w:rPr>
      <w:rFonts w:eastAsia="Times New Roman" w:cs="Times New Roman"/>
      <w:b w:val="0"/>
      <w:bCs w:val="0"/>
      <w:caps w:val="0"/>
      <w:sz w:val="34"/>
      <w:szCs w:val="20"/>
      <w:lang w:eastAsia="da-DK"/>
    </w:rPr>
  </w:style>
  <w:style w:type="paragraph" w:styleId="Skrm-breddesombrdtekst" w:customStyle="1">
    <w:name w:val="Skærm - bredde som brødtekst"/>
    <w:basedOn w:val="Normal"/>
    <w:rsid w:val="00CC05FC"/>
    <w:pPr>
      <w:keepNext/>
      <w:keepLines/>
      <w:framePr w:w="6521" w:vSpace="142" w:hSpace="142" w:wrap="notBeside" w:hAnchor="text" w:vAnchor="text" w:y="398"/>
      <w:pBdr>
        <w:top w:val="double" w:color="58575B" w:sz="12" w:space="1"/>
        <w:left w:val="double" w:color="58575B" w:sz="12" w:space="1"/>
        <w:bottom w:val="double" w:color="58575B" w:sz="12" w:space="1"/>
        <w:right w:val="double" w:color="58575B" w:sz="12" w:space="1"/>
      </w:pBdr>
      <w:tabs>
        <w:tab w:val="left" w:pos="567"/>
        <w:tab w:val="left" w:pos="4338"/>
        <w:tab w:val="left" w:pos="4905"/>
        <w:tab w:val="left" w:pos="5472"/>
        <w:tab w:val="left" w:pos="6039"/>
        <w:tab w:val="left" w:pos="6210"/>
        <w:tab w:val="left" w:pos="6606"/>
        <w:tab w:val="left" w:pos="7173"/>
        <w:tab w:val="left" w:pos="7740"/>
      </w:tabs>
      <w:spacing w:line="240" w:lineRule="auto"/>
    </w:pPr>
    <w:rPr>
      <w:rFonts w:ascii="Courier New" w:hAnsi="Courier New" w:eastAsia="Times New Roman" w:cs="Times New Roman"/>
      <w:sz w:val="16"/>
      <w:szCs w:val="20"/>
      <w:lang w:eastAsia="da-DK"/>
    </w:rPr>
  </w:style>
  <w:style w:type="paragraph" w:styleId="sidefod-landscape" w:customStyle="1">
    <w:name w:val="sidefod-landscape"/>
    <w:basedOn w:val="Footer"/>
    <w:rsid w:val="00CC05FC"/>
    <w:pPr>
      <w:tabs>
        <w:tab w:val="clear" w:pos="284"/>
        <w:tab w:val="right" w:pos="12191"/>
      </w:tabs>
      <w:spacing w:line="240" w:lineRule="auto"/>
    </w:pPr>
    <w:rPr>
      <w:rFonts w:eastAsia="Times New Roman" w:cs="Times New Roman"/>
      <w:szCs w:val="20"/>
      <w:lang w:eastAsia="da-DK"/>
    </w:rPr>
  </w:style>
  <w:style w:type="paragraph" w:styleId="Sidehoved-landscape" w:customStyle="1">
    <w:name w:val="Sidehoved-landscape"/>
    <w:basedOn w:val="Header"/>
    <w:rsid w:val="00CC05FC"/>
    <w:pPr>
      <w:tabs>
        <w:tab w:val="clear" w:pos="4819"/>
        <w:tab w:val="clear" w:pos="9638"/>
        <w:tab w:val="right" w:pos="12049"/>
      </w:tabs>
      <w:spacing w:line="240" w:lineRule="auto"/>
    </w:pPr>
    <w:rPr>
      <w:rFonts w:eastAsia="Times New Roman" w:cs="Times New Roman"/>
      <w:sz w:val="18"/>
      <w:szCs w:val="20"/>
      <w:lang w:val="en-GB" w:eastAsia="da-DK"/>
    </w:rPr>
  </w:style>
  <w:style w:type="paragraph" w:styleId="Billede" w:customStyle="1">
    <w:name w:val="Billede"/>
    <w:basedOn w:val="Normal"/>
    <w:rsid w:val="00CC05FC"/>
    <w:pPr>
      <w:keepLines/>
      <w:framePr w:w="9582" w:vSpace="142" w:hSpace="142" w:wrap="notBeside" w:hAnchor="page" w:vAnchor="text" w:x="1419" w:y="1"/>
      <w:spacing w:before="60" w:after="120" w:line="240" w:lineRule="auto"/>
      <w:jc w:val="both"/>
    </w:pPr>
    <w:rPr>
      <w:rFonts w:ascii="Courier New" w:hAnsi="Courier New" w:eastAsia="Times New Roman" w:cs="Times New Roman"/>
      <w:szCs w:val="20"/>
      <w:lang w:eastAsia="da-DK"/>
    </w:rPr>
  </w:style>
  <w:style w:type="paragraph" w:styleId="Indholdsfortegnelse" w:customStyle="1">
    <w:name w:val="Indholdsfortegnelse"/>
    <w:basedOn w:val="Normal"/>
    <w:rsid w:val="00CC05FC"/>
    <w:pPr>
      <w:spacing w:line="240" w:lineRule="auto"/>
    </w:pPr>
    <w:rPr>
      <w:rFonts w:eastAsia="Times New Roman" w:cs="Times New Roman"/>
      <w:sz w:val="34"/>
      <w:szCs w:val="20"/>
      <w:lang w:eastAsia="da-DK"/>
    </w:rPr>
  </w:style>
  <w:style w:type="paragraph" w:styleId="Slutnotetekst1" w:customStyle="1">
    <w:name w:val="Slutnotetekst1"/>
    <w:basedOn w:val="Normal"/>
    <w:rsid w:val="00CC05FC"/>
    <w:pPr>
      <w:spacing w:line="240" w:lineRule="auto"/>
      <w:ind w:left="3402"/>
    </w:pPr>
    <w:rPr>
      <w:rFonts w:eastAsia="Times New Roman" w:cs="Times New Roman"/>
      <w:szCs w:val="20"/>
      <w:lang w:eastAsia="da-DK"/>
    </w:rPr>
  </w:style>
  <w:style w:type="paragraph" w:styleId="Forsidegrafik" w:customStyle="1">
    <w:name w:val="Forsidegrafik"/>
    <w:basedOn w:val="Normal"/>
    <w:next w:val="Titel-linje1"/>
    <w:semiHidden/>
    <w:rsid w:val="00CC05FC"/>
    <w:pPr>
      <w:framePr w:w="11794" w:h="9356" w:vSpace="142" w:hSpace="142" w:wrap="around" w:hAnchor="page" w:vAnchor="text" w:x="75" w:y="-566" w:hRule="exact"/>
      <w:spacing w:line="240" w:lineRule="auto"/>
    </w:pPr>
    <w:rPr>
      <w:rFonts w:eastAsia="Times New Roman" w:cs="Times New Roman"/>
      <w:szCs w:val="20"/>
      <w:lang w:eastAsia="da-DK"/>
    </w:rPr>
  </w:style>
  <w:style w:type="paragraph" w:styleId="Sdan" w:customStyle="1">
    <w:name w:val="Sådan"/>
    <w:basedOn w:val="Normal"/>
    <w:next w:val="Normal"/>
    <w:autoRedefine/>
    <w:rsid w:val="00CC05FC"/>
    <w:pPr>
      <w:spacing w:before="180" w:after="140" w:line="240" w:lineRule="auto"/>
      <w:ind w:left="357" w:hanging="357"/>
    </w:pPr>
    <w:rPr>
      <w:rFonts w:eastAsia="Times New Roman" w:cs="Times New Roman"/>
      <w:b/>
      <w:szCs w:val="20"/>
      <w:lang w:eastAsia="da-DK"/>
    </w:rPr>
  </w:style>
  <w:style w:type="paragraph" w:styleId="skrm" w:customStyle="1">
    <w:name w:val="skærm"/>
    <w:basedOn w:val="Normal"/>
    <w:autoRedefine/>
    <w:rsid w:val="00CC05FC"/>
    <w:pPr>
      <w:keepNext/>
      <w:keepLines/>
      <w:framePr w:w="7825" w:vSpace="142" w:hSpace="142" w:wrap="notBeside" w:hAnchor="text" w:vAnchor="text" w:y="398"/>
      <w:pBdr>
        <w:top w:val="double" w:color="58575B" w:sz="12" w:space="1"/>
        <w:left w:val="double" w:color="58575B" w:sz="12" w:space="1"/>
        <w:bottom w:val="double" w:color="58575B" w:sz="12" w:space="1"/>
        <w:right w:val="double" w:color="58575B" w:sz="12" w:space="1"/>
      </w:pBdr>
      <w:tabs>
        <w:tab w:val="left" w:pos="284"/>
      </w:tabs>
      <w:spacing w:line="240" w:lineRule="auto"/>
    </w:pPr>
    <w:rPr>
      <w:rFonts w:ascii="Courier New" w:hAnsi="Courier New" w:eastAsia="Times New Roman" w:cs="Times New Roman"/>
      <w:sz w:val="16"/>
      <w:szCs w:val="20"/>
      <w:lang w:eastAsia="da-DK"/>
    </w:rPr>
  </w:style>
  <w:style w:type="paragraph" w:styleId="Overskrift2udennummerering" w:customStyle="1">
    <w:name w:val="Overskrift 2 uden nummerering"/>
    <w:basedOn w:val="Heading2"/>
    <w:next w:val="Normal"/>
    <w:rsid w:val="00CC05FC"/>
    <w:pPr>
      <w:spacing w:before="360" w:line="240" w:lineRule="auto"/>
      <w:contextualSpacing w:val="0"/>
    </w:pPr>
    <w:rPr>
      <w:rFonts w:eastAsia="Times New Roman" w:cs="Times New Roman"/>
      <w:b w:val="0"/>
      <w:bCs w:val="0"/>
      <w:sz w:val="26"/>
      <w:szCs w:val="20"/>
      <w:lang w:eastAsia="da-DK"/>
    </w:rPr>
  </w:style>
  <w:style w:type="paragraph" w:styleId="Punktopstilling" w:customStyle="1">
    <w:name w:val="Punktopstilling"/>
    <w:basedOn w:val="Normal"/>
    <w:rsid w:val="00CC05FC"/>
    <w:pPr>
      <w:numPr>
        <w:numId w:val="17"/>
      </w:numPr>
      <w:spacing w:line="240" w:lineRule="auto"/>
    </w:pPr>
    <w:rPr>
      <w:rFonts w:eastAsia="Times New Roman" w:cs="Times New Roman"/>
      <w:szCs w:val="20"/>
      <w:lang w:eastAsia="da-DK"/>
    </w:rPr>
  </w:style>
  <w:style w:type="paragraph" w:styleId="Talopstilling" w:customStyle="1">
    <w:name w:val="Talopstilling"/>
    <w:basedOn w:val="Punktopstilling"/>
    <w:rsid w:val="00CC05FC"/>
    <w:pPr>
      <w:numPr>
        <w:numId w:val="18"/>
      </w:numPr>
    </w:pPr>
  </w:style>
  <w:style w:type="paragraph" w:styleId="Punktopstilling-under" w:customStyle="1">
    <w:name w:val="Punktopstilling-under"/>
    <w:basedOn w:val="Punktopstilling"/>
    <w:rsid w:val="00CC05FC"/>
    <w:pPr>
      <w:numPr>
        <w:numId w:val="16"/>
      </w:numPr>
      <w:ind w:left="714" w:hanging="357"/>
    </w:pPr>
  </w:style>
  <w:style w:type="paragraph" w:styleId="Talopstilling-under" w:customStyle="1">
    <w:name w:val="Talopstilling-under"/>
    <w:basedOn w:val="Talopstilling"/>
    <w:rsid w:val="00CC05FC"/>
    <w:pPr>
      <w:numPr>
        <w:numId w:val="19"/>
      </w:numPr>
      <w:ind w:left="714" w:hanging="357"/>
    </w:pPr>
  </w:style>
  <w:style w:type="paragraph" w:styleId="Margentekst" w:customStyle="1">
    <w:name w:val="Margentekst"/>
    <w:basedOn w:val="Margenord"/>
    <w:rsid w:val="00CC05FC"/>
    <w:pPr>
      <w:framePr w:wrap="around"/>
    </w:pPr>
  </w:style>
  <w:style w:type="paragraph" w:styleId="Overskrift3udennummerering" w:customStyle="1">
    <w:name w:val="Overskrift 3 uden nummerering"/>
    <w:basedOn w:val="Heading3"/>
    <w:next w:val="Normal"/>
    <w:rsid w:val="00CC05FC"/>
    <w:pPr>
      <w:keepNext w:val="0"/>
      <w:keepLines w:val="0"/>
      <w:spacing w:before="360" w:line="240" w:lineRule="auto"/>
      <w:contextualSpacing w:val="0"/>
    </w:pPr>
    <w:rPr>
      <w:rFonts w:eastAsia="Times New Roman" w:cs="Times New Roman"/>
      <w:b w:val="0"/>
      <w:bCs w:val="0"/>
      <w:sz w:val="26"/>
      <w:szCs w:val="20"/>
      <w:lang w:eastAsia="da-DK"/>
    </w:rPr>
  </w:style>
  <w:style w:type="paragraph" w:styleId="Billedtekst-lngereendbrdtekst" w:customStyle="1">
    <w:name w:val="Billedtekst-længere end brødtekst"/>
    <w:basedOn w:val="Normal"/>
    <w:rsid w:val="00CC05FC"/>
    <w:pPr>
      <w:spacing w:line="240" w:lineRule="auto"/>
      <w:ind w:right="-2835"/>
    </w:pPr>
    <w:rPr>
      <w:rFonts w:eastAsia="Times New Roman" w:cs="Times New Roman"/>
      <w:szCs w:val="20"/>
      <w:lang w:eastAsia="da-DK"/>
    </w:rPr>
  </w:style>
  <w:style w:type="paragraph" w:styleId="Titel-linje2" w:customStyle="1">
    <w:name w:val="Titel-linje 2"/>
    <w:basedOn w:val="Titel-linje1"/>
    <w:rsid w:val="00CC05FC"/>
    <w:rPr>
      <w:color w:val="E3E4E5"/>
    </w:rPr>
  </w:style>
  <w:style w:type="paragraph" w:styleId="Titel-linje3" w:customStyle="1">
    <w:name w:val="Titel-linje 3"/>
    <w:basedOn w:val="Titel-linje2"/>
    <w:rsid w:val="00CC05FC"/>
    <w:rPr>
      <w:color w:val="8BAF2E"/>
    </w:rPr>
  </w:style>
  <w:style w:type="paragraph" w:styleId="Sidefod-lige-landscape" w:customStyle="1">
    <w:name w:val="Sidefod - lige -landscape"/>
    <w:basedOn w:val="Normal"/>
    <w:rsid w:val="00CC05FC"/>
    <w:pPr>
      <w:tabs>
        <w:tab w:val="right" w:pos="13467"/>
      </w:tabs>
      <w:spacing w:line="240" w:lineRule="auto"/>
    </w:pPr>
    <w:rPr>
      <w:rFonts w:eastAsia="Times New Roman" w:cs="Times New Roman"/>
      <w:bCs/>
      <w:sz w:val="16"/>
      <w:szCs w:val="20"/>
      <w:lang w:eastAsia="da-DK"/>
    </w:rPr>
  </w:style>
  <w:style w:type="character" w:styleId="l0s521" w:customStyle="1">
    <w:name w:val="l0s521"/>
    <w:rsid w:val="00CC05FC"/>
    <w:rPr>
      <w:rFonts w:hint="default" w:ascii="Courier New" w:hAnsi="Courier New" w:cs="Courier New"/>
      <w:color w:val="0000FF"/>
      <w:sz w:val="20"/>
      <w:szCs w:val="20"/>
      <w:shd w:val="clear" w:color="auto" w:fill="FFFFFF"/>
    </w:rPr>
  </w:style>
  <w:style w:type="character" w:styleId="t1" w:customStyle="1">
    <w:name w:val="t1"/>
    <w:rsid w:val="00CC05FC"/>
    <w:rPr>
      <w:color w:val="990000"/>
    </w:rPr>
  </w:style>
  <w:style w:type="character" w:styleId="l0s311" w:customStyle="1">
    <w:name w:val="l0s311"/>
    <w:rsid w:val="00CC05FC"/>
    <w:rPr>
      <w:rFonts w:hint="default" w:ascii="Courier New" w:hAnsi="Courier New" w:cs="Courier New"/>
      <w:i/>
      <w:iCs/>
      <w:color w:val="808080"/>
      <w:sz w:val="20"/>
      <w:szCs w:val="20"/>
      <w:shd w:val="clear" w:color="auto" w:fill="FFFFFF"/>
    </w:rPr>
  </w:style>
  <w:style w:type="character" w:styleId="tx1" w:customStyle="1">
    <w:name w:val="tx1"/>
    <w:rsid w:val="00CC05FC"/>
    <w:rPr>
      <w:b/>
      <w:bCs/>
    </w:rPr>
  </w:style>
  <w:style w:type="character" w:styleId="highval1" w:customStyle="1">
    <w:name w:val="highval1"/>
    <w:rsid w:val="00CC05FC"/>
    <w:rPr>
      <w:color w:val="0000CD"/>
    </w:rPr>
  </w:style>
  <w:style w:type="character" w:styleId="l1s331" w:customStyle="1">
    <w:name w:val="l1s331"/>
    <w:rsid w:val="00CC05FC"/>
    <w:rPr>
      <w:rFonts w:hint="default" w:ascii="Courier New" w:hAnsi="Courier New" w:cs="Courier New"/>
      <w:color w:val="009300"/>
      <w:sz w:val="20"/>
      <w:szCs w:val="20"/>
      <w:shd w:val="clear" w:color="auto" w:fill="FFFFFF"/>
    </w:rPr>
  </w:style>
  <w:style w:type="paragraph" w:styleId="Revision">
    <w:name w:val="Revision"/>
    <w:hidden/>
    <w:uiPriority w:val="99"/>
    <w:semiHidden/>
    <w:rsid w:val="00CC05FC"/>
    <w:pPr>
      <w:spacing w:line="240" w:lineRule="auto"/>
    </w:pPr>
    <w:rPr>
      <w:rFonts w:eastAsia="Times New Roman" w:cs="Times New Roman"/>
      <w:szCs w:val="20"/>
      <w:lang w:eastAsia="da-DK"/>
    </w:rPr>
  </w:style>
  <w:style w:type="paragraph" w:styleId="Default" w:customStyle="1">
    <w:name w:val="Default"/>
    <w:rsid w:val="00906BD9"/>
    <w:pPr>
      <w:autoSpaceDE w:val="0"/>
      <w:autoSpaceDN w:val="0"/>
      <w:adjustRightInd w:val="0"/>
      <w:spacing w:line="240" w:lineRule="auto"/>
    </w:pPr>
    <w:rPr>
      <w:rFonts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Id8" /><Relationship Type="http://schemas.openxmlformats.org/officeDocument/2006/relationships/endnotes" Target="endnotes.xm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footer" Target="footer4.xml" Id="rId21" /><Relationship Type="http://schemas.openxmlformats.org/officeDocument/2006/relationships/customXml" Target="../customXml/item7.xml" Id="rId7" /><Relationship Type="http://schemas.openxmlformats.org/officeDocument/2006/relationships/footnotes" Target="footnotes.xml" Id="rId12" /><Relationship Type="http://schemas.openxmlformats.org/officeDocument/2006/relationships/footer" Target="footer2.xm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header" Target="header4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webSettings" Target="webSettings.xml" Id="rId11" /><Relationship Type="http://schemas.openxmlformats.org/officeDocument/2006/relationships/fontTable" Target="fontTable.xml" Id="rId24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er" Target="footer6.xml" Id="rId23" /><Relationship Type="http://schemas.openxmlformats.org/officeDocument/2006/relationships/settings" Target="setting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styles" Target="styles.xml" Id="rId9" /><Relationship Type="http://schemas.openxmlformats.org/officeDocument/2006/relationships/header" Target="header1.xml" Id="rId14" /><Relationship Type="http://schemas.openxmlformats.org/officeDocument/2006/relationships/footer" Target="footer5.xml" Id="rId22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bg@kmd.dk\AppData\Local\Temp\Templafy\WordVsto\Katego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>2017-09-05T00:00:00</PublishDate>
  <Abstract/>
  <CompanyAddress/>
  <CompanyPhone/>
  <CompanyFax/>
  <CompanyEmail/>
</CoverPageProperties>
</file>

<file path=customXml/item2.xml><?xml version="1.0" encoding="utf-8"?>
<TemplafyFormConfiguration><![CDATA[{"formFields":[],"formDataEntries":[]}]]></TemplafyFormConfiguration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9573600-6b18-49c7-a202-c15b2a3f76a4" xsi:nil="true"/>
    <lcf76f155ced4ddcb4097134ff3c332f xmlns="0d153190-6f0c-4049-8815-f3288730befb">
      <Terms xmlns="http://schemas.microsoft.com/office/infopath/2007/PartnerControls"/>
    </lcf76f155ced4ddcb4097134ff3c332f>
  </documentManagement>
</p:properties>
</file>

<file path=customXml/item6.xml><?xml version="1.0" encoding="utf-8"?>
<TemplafyTemplateConfiguration><![CDATA[{"elementsMetadata":[],"transformationConfigurations":[],"templateName":"Brugervejledning produkt","templateDescription":"","enableDocumentContentUpdater":false,"version":"2.0"}]]></TemplafyTemplateConfiguration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3797801BF74C408C383D6E53389756" ma:contentTypeVersion="18" ma:contentTypeDescription="Opret et nyt dokument." ma:contentTypeScope="" ma:versionID="6832d90e99364951bd9ae1d300f59056">
  <xsd:schema xmlns:xsd="http://www.w3.org/2001/XMLSchema" xmlns:xs="http://www.w3.org/2001/XMLSchema" xmlns:p="http://schemas.microsoft.com/office/2006/metadata/properties" xmlns:ns1="http://schemas.microsoft.com/sharepoint/v3" xmlns:ns2="0d153190-6f0c-4049-8815-f3288730befb" xmlns:ns3="b9573600-6b18-49c7-a202-c15b2a3f76a4" targetNamespace="http://schemas.microsoft.com/office/2006/metadata/properties" ma:root="true" ma:fieldsID="41f876ca231e917b43a1557c15617164" ns1:_="" ns2:_="" ns3:_="">
    <xsd:import namespace="http://schemas.microsoft.com/sharepoint/v3"/>
    <xsd:import namespace="0d153190-6f0c-4049-8815-f3288730befb"/>
    <xsd:import namespace="b9573600-6b18-49c7-a202-c15b2a3f76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Egenskaber for Unified Compliance Policy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Handling for Unified Compliance Policy-grænseflad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153190-6f0c-4049-8815-f3288730be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ledmærker" ma:readOnly="false" ma:fieldId="{5cf76f15-5ced-4ddc-b409-7134ff3c332f}" ma:taxonomyMulti="true" ma:sspId="fd18684a-6a22-4bf0-b34a-354162ab32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73600-6b18-49c7-a202-c15b2a3f76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775394d-5a9c-4659-b9da-2a58065a70f5}" ma:internalName="TaxCatchAll" ma:showField="CatchAllData" ma:web="b9573600-6b18-49c7-a202-c15b2a3f76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B5B629-89B1-419D-A5EA-395ABA2F72FB}">
  <ds:schemaRefs/>
</ds:datastoreItem>
</file>

<file path=customXml/itemProps3.xml><?xml version="1.0" encoding="utf-8"?>
<ds:datastoreItem xmlns:ds="http://schemas.openxmlformats.org/officeDocument/2006/customXml" ds:itemID="{372C563A-6B5F-4DEE-874C-4560649AF8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D89239-62A3-4722-9307-2A01A6EC1F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A6BBEF-C452-426F-B70B-5FDEC6EE9D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573600-6b18-49c7-a202-c15b2a3f76a4"/>
    <ds:schemaRef ds:uri="0d153190-6f0c-4049-8815-f3288730befb"/>
  </ds:schemaRefs>
</ds:datastoreItem>
</file>

<file path=customXml/itemProps6.xml><?xml version="1.0" encoding="utf-8"?>
<ds:datastoreItem xmlns:ds="http://schemas.openxmlformats.org/officeDocument/2006/customXml" ds:itemID="{EB96DA0F-6C05-4B6A-9BED-CD90E57F8790}">
  <ds:schemaRefs/>
</ds:datastoreItem>
</file>

<file path=customXml/itemProps7.xml><?xml version="1.0" encoding="utf-8"?>
<ds:datastoreItem xmlns:ds="http://schemas.openxmlformats.org/officeDocument/2006/customXml" ds:itemID="{30DB882D-DD30-403B-B4AD-7B17A67DC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d153190-6f0c-4049-8815-f3288730befb"/>
    <ds:schemaRef ds:uri="b9573600-6b18-49c7-a202-c15b2a3f76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Kategori.dotx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Kategori</dc:title>
  <dc:subject/>
  <dc:creator>Ditte Blok Grabow (DBG)</dc:creator>
  <keywords/>
  <lastModifiedBy>Martin Klitgaard Rytter (MRY)</lastModifiedBy>
  <revision>33</revision>
  <dcterms:created xsi:type="dcterms:W3CDTF">2024-04-05T08:01:00.0000000Z</dcterms:created>
  <dcterms:modified xsi:type="dcterms:W3CDTF">2024-05-17T07:48:04.8723243Z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ImageFolder">
    <vt:lpwstr>D:\Tortoise\KMD.templates\misc\Vejledning</vt:lpwstr>
  </property>
  <property fmtid="{D5CDD505-2E9C-101B-9397-08002B2CF9AE}" pid="3" name="ContentTypeId">
    <vt:lpwstr>0x010100283797801BF74C408C383D6E53389756</vt:lpwstr>
  </property>
  <property fmtid="{D5CDD505-2E9C-101B-9397-08002B2CF9AE}" pid="4" name="TemplafyTenantId">
    <vt:lpwstr>kmd</vt:lpwstr>
  </property>
  <property fmtid="{D5CDD505-2E9C-101B-9397-08002B2CF9AE}" pid="5" name="TemplafyTemplateId">
    <vt:lpwstr>637556350737320863</vt:lpwstr>
  </property>
  <property fmtid="{D5CDD505-2E9C-101B-9397-08002B2CF9AE}" pid="6" name="TemplafyUserProfileId">
    <vt:lpwstr>638054031351546315</vt:lpwstr>
  </property>
  <property fmtid="{D5CDD505-2E9C-101B-9397-08002B2CF9AE}" pid="7" name="TemplafyFromBlank">
    <vt:bool>false</vt:bool>
  </property>
  <property fmtid="{D5CDD505-2E9C-101B-9397-08002B2CF9AE}" pid="8" name="ClassificationContentMarkingFooterShapeIds">
    <vt:lpwstr>5687ddbd,66988c69,7f21e236,6d0efdec,7e344e7f,373436b5</vt:lpwstr>
  </property>
  <property fmtid="{D5CDD505-2E9C-101B-9397-08002B2CF9AE}" pid="9" name="ClassificationContentMarkingFooterFontProps">
    <vt:lpwstr>#000000,10,Verdana</vt:lpwstr>
  </property>
  <property fmtid="{D5CDD505-2E9C-101B-9397-08002B2CF9AE}" pid="10" name="ClassificationContentMarkingFooterText">
    <vt:lpwstr>Public - KMD A/S</vt:lpwstr>
  </property>
  <property fmtid="{D5CDD505-2E9C-101B-9397-08002B2CF9AE}" pid="11" name="MSIP_Label_4124209f-b7af-4782-9436-7173fbe5c694_Enabled">
    <vt:lpwstr>true</vt:lpwstr>
  </property>
  <property fmtid="{D5CDD505-2E9C-101B-9397-08002B2CF9AE}" pid="12" name="MSIP_Label_4124209f-b7af-4782-9436-7173fbe5c694_SetDate">
    <vt:lpwstr>2023-10-27T11:09:25Z</vt:lpwstr>
  </property>
  <property fmtid="{D5CDD505-2E9C-101B-9397-08002B2CF9AE}" pid="13" name="MSIP_Label_4124209f-b7af-4782-9436-7173fbe5c694_Method">
    <vt:lpwstr>Privileged</vt:lpwstr>
  </property>
  <property fmtid="{D5CDD505-2E9C-101B-9397-08002B2CF9AE}" pid="14" name="MSIP_Label_4124209f-b7af-4782-9436-7173fbe5c694_Name">
    <vt:lpwstr>4124209f-b7af-4782-9436-7173fbe5c694</vt:lpwstr>
  </property>
  <property fmtid="{D5CDD505-2E9C-101B-9397-08002B2CF9AE}" pid="15" name="MSIP_Label_4124209f-b7af-4782-9436-7173fbe5c694_SiteId">
    <vt:lpwstr>1e2ad6d6-274f-43e8-89ef-d36d65bb83b5</vt:lpwstr>
  </property>
  <property fmtid="{D5CDD505-2E9C-101B-9397-08002B2CF9AE}" pid="16" name="MSIP_Label_4124209f-b7af-4782-9436-7173fbe5c694_ActionId">
    <vt:lpwstr>82cc50b7-8b21-4e87-814d-8373e12e925d</vt:lpwstr>
  </property>
  <property fmtid="{D5CDD505-2E9C-101B-9397-08002B2CF9AE}" pid="17" name="MSIP_Label_4124209f-b7af-4782-9436-7173fbe5c694_ContentBits">
    <vt:lpwstr>2</vt:lpwstr>
  </property>
  <property fmtid="{D5CDD505-2E9C-101B-9397-08002B2CF9AE}" pid="18" name="MSIP_Label_fad1bf97-4b98-4e5c-84f4-bbc497191520_SiteId">
    <vt:lpwstr>1e2ad6d6-274f-43e8-89ef-d36d65bb83b5</vt:lpwstr>
  </property>
  <property fmtid="{D5CDD505-2E9C-101B-9397-08002B2CF9AE}" pid="19" name="MSIP_Label_fad1bf97-4b98-4e5c-84f4-bbc497191520_Method">
    <vt:lpwstr>Standard</vt:lpwstr>
  </property>
  <property fmtid="{D5CDD505-2E9C-101B-9397-08002B2CF9AE}" pid="20" name="MSIP_Label_fad1bf97-4b98-4e5c-84f4-bbc497191520_Enabled">
    <vt:lpwstr>true</vt:lpwstr>
  </property>
  <property fmtid="{D5CDD505-2E9C-101B-9397-08002B2CF9AE}" pid="21" name="MediaServiceImageTags">
    <vt:lpwstr/>
  </property>
  <property fmtid="{D5CDD505-2E9C-101B-9397-08002B2CF9AE}" pid="22" name="MSIP_Label_fad1bf97-4b98-4e5c-84f4-bbc497191520_ActionId">
    <vt:lpwstr>ad5cffee-6fc2-4ad6-a6d7-6aaddc2da71e</vt:lpwstr>
  </property>
  <property fmtid="{D5CDD505-2E9C-101B-9397-08002B2CF9AE}" pid="23" name="MSIP_Label_fad1bf97-4b98-4e5c-84f4-bbc497191520_SetDate">
    <vt:lpwstr>2023-10-27T11:07:28Z</vt:lpwstr>
  </property>
  <property fmtid="{D5CDD505-2E9C-101B-9397-08002B2CF9AE}" pid="24" name="MSIP_Label_fad1bf97-4b98-4e5c-84f4-bbc497191520_ContentBits">
    <vt:lpwstr>2</vt:lpwstr>
  </property>
  <property fmtid="{D5CDD505-2E9C-101B-9397-08002B2CF9AE}" pid="25" name="MSIP_Label_fad1bf97-4b98-4e5c-84f4-bbc497191520_Name">
    <vt:lpwstr>fad1bf97-4b98-4e5c-84f4-bbc497191520</vt:lpwstr>
  </property>
</Properties>
</file>